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AF8" w:rsidRPr="00D47AF8" w:rsidRDefault="00D47AF8" w:rsidP="00D47AF8">
      <w:pPr>
        <w:rPr>
          <w:b/>
          <w:sz w:val="32"/>
          <w:szCs w:val="32"/>
          <w:u w:val="single"/>
        </w:rPr>
      </w:pPr>
      <w:r w:rsidRPr="00D47AF8">
        <w:rPr>
          <w:b/>
          <w:sz w:val="32"/>
          <w:szCs w:val="32"/>
          <w:u w:val="single"/>
        </w:rPr>
        <w:t>Let's Celebrate: A Christmas Assembly</w:t>
      </w:r>
    </w:p>
    <w:p w:rsidR="00D47AF8" w:rsidRPr="00C368AF" w:rsidRDefault="00D47AF8" w:rsidP="00C368AF">
      <w:pPr>
        <w:pStyle w:val="NoSpacing"/>
      </w:pPr>
      <w:r w:rsidRPr="00C368AF">
        <w:t>Preparation and materials</w:t>
      </w:r>
    </w:p>
    <w:p w:rsidR="00D47AF8" w:rsidRPr="00C368AF" w:rsidRDefault="00657629" w:rsidP="00C368AF">
      <w:pPr>
        <w:pStyle w:val="NoSpacing"/>
      </w:pPr>
      <w:r>
        <w:t>A</w:t>
      </w:r>
      <w:r w:rsidR="00D47AF8" w:rsidRPr="00C368AF">
        <w:t xml:space="preserve"> large box of sweets (preferably Celebrations) wrapped in layers of different paper (as below) with the newspaper as the inner layer and the Christmas paper on the outside: </w:t>
      </w:r>
    </w:p>
    <w:p w:rsidR="00D47AF8" w:rsidRPr="00C368AF" w:rsidRDefault="00D47AF8" w:rsidP="00C368AF">
      <w:pPr>
        <w:pStyle w:val="NoSpacing"/>
      </w:pPr>
      <w:r w:rsidRPr="00C368AF">
        <w:t xml:space="preserve">1st layer: Christmas paper </w:t>
      </w:r>
    </w:p>
    <w:p w:rsidR="00D47AF8" w:rsidRPr="00C368AF" w:rsidRDefault="00D47AF8" w:rsidP="00C368AF">
      <w:pPr>
        <w:pStyle w:val="NoSpacing"/>
      </w:pPr>
      <w:r w:rsidRPr="00C368AF">
        <w:t xml:space="preserve">2nd layer: birthday paper </w:t>
      </w:r>
    </w:p>
    <w:p w:rsidR="00D47AF8" w:rsidRPr="00C368AF" w:rsidRDefault="00D47AF8" w:rsidP="00C368AF">
      <w:pPr>
        <w:pStyle w:val="NoSpacing"/>
      </w:pPr>
      <w:r w:rsidRPr="00C368AF">
        <w:t xml:space="preserve">3rd layer: new born baby paper </w:t>
      </w:r>
    </w:p>
    <w:p w:rsidR="00D47AF8" w:rsidRPr="00C368AF" w:rsidRDefault="00D47AF8" w:rsidP="00D6292F">
      <w:pPr>
        <w:pStyle w:val="NoSpacing"/>
      </w:pPr>
      <w:r w:rsidRPr="00C368AF">
        <w:t xml:space="preserve">4th layer: </w:t>
      </w:r>
      <w:r w:rsidR="00D6292F" w:rsidRPr="00C368AF">
        <w:t>brown paper</w:t>
      </w:r>
    </w:p>
    <w:p w:rsidR="00D47AF8" w:rsidRPr="00C368AF" w:rsidRDefault="00D47AF8" w:rsidP="00C368AF">
      <w:pPr>
        <w:pStyle w:val="NoSpacing"/>
      </w:pPr>
      <w:r w:rsidRPr="00C368AF">
        <w:t xml:space="preserve">5th layer: </w:t>
      </w:r>
      <w:r w:rsidR="00D6292F" w:rsidRPr="00C368AF">
        <w:t xml:space="preserve">paper with stars on </w:t>
      </w:r>
    </w:p>
    <w:p w:rsidR="00D47AF8" w:rsidRPr="00C368AF" w:rsidRDefault="00D47AF8" w:rsidP="00C368AF">
      <w:pPr>
        <w:pStyle w:val="NoSpacing"/>
      </w:pPr>
      <w:r w:rsidRPr="00C368AF">
        <w:t>6th layer: newspaper.</w:t>
      </w:r>
    </w:p>
    <w:p w:rsidR="00657629" w:rsidRDefault="001B548A" w:rsidP="00657629">
      <w:pPr>
        <w:spacing w:before="360" w:after="360" w:line="360" w:lineRule="auto"/>
        <w:rPr>
          <w:sz w:val="28"/>
          <w:szCs w:val="28"/>
          <w:u w:val="single"/>
        </w:rPr>
      </w:pPr>
      <w:r w:rsidRPr="001B548A">
        <w:rPr>
          <w:sz w:val="28"/>
          <w:szCs w:val="28"/>
          <w:u w:val="single"/>
        </w:rPr>
        <w:t>Service</w:t>
      </w:r>
    </w:p>
    <w:p w:rsidR="009F3820" w:rsidRPr="001B548A" w:rsidRDefault="009F3820" w:rsidP="00657629">
      <w:pPr>
        <w:spacing w:before="360" w:after="360" w:line="360" w:lineRule="auto"/>
        <w:jc w:val="center"/>
        <w:rPr>
          <w:i/>
          <w:sz w:val="28"/>
          <w:szCs w:val="28"/>
        </w:rPr>
      </w:pPr>
      <w:r w:rsidRPr="001B548A">
        <w:rPr>
          <w:i/>
          <w:sz w:val="28"/>
          <w:szCs w:val="28"/>
        </w:rPr>
        <w:t>Sing ‘Because It’s Christmas’ (NB. Whole school with House lines)</w:t>
      </w:r>
    </w:p>
    <w:p w:rsidR="00D47AF8" w:rsidRDefault="00D47AF8" w:rsidP="00657629">
      <w:pPr>
        <w:pStyle w:val="ListParagraph"/>
        <w:numPr>
          <w:ilvl w:val="0"/>
          <w:numId w:val="1"/>
        </w:numPr>
        <w:spacing w:before="360" w:after="360" w:line="360" w:lineRule="auto"/>
        <w:rPr>
          <w:sz w:val="28"/>
          <w:szCs w:val="28"/>
        </w:rPr>
      </w:pPr>
      <w:r w:rsidRPr="001B548A">
        <w:rPr>
          <w:sz w:val="28"/>
          <w:szCs w:val="28"/>
        </w:rPr>
        <w:t>Welcome everyone to our Christmas Celebration.</w:t>
      </w:r>
    </w:p>
    <w:p w:rsidR="00F064A7" w:rsidRDefault="00F064A7" w:rsidP="00657629">
      <w:pPr>
        <w:pStyle w:val="ListParagraph"/>
        <w:numPr>
          <w:ilvl w:val="0"/>
          <w:numId w:val="1"/>
        </w:numPr>
        <w:spacing w:before="360" w:after="360" w:line="360" w:lineRule="auto"/>
        <w:rPr>
          <w:sz w:val="28"/>
          <w:szCs w:val="28"/>
        </w:rPr>
      </w:pPr>
      <w:r>
        <w:rPr>
          <w:sz w:val="28"/>
          <w:szCs w:val="28"/>
        </w:rPr>
        <w:t xml:space="preserve">Three weeks ago, Vicar Andrew came to visit us in school to talk about Advent and all the lovely things to look forward to that Christmas time brings. </w:t>
      </w:r>
    </w:p>
    <w:p w:rsidR="00F064A7" w:rsidRDefault="00F064A7" w:rsidP="00657629">
      <w:pPr>
        <w:pStyle w:val="ListParagraph"/>
        <w:numPr>
          <w:ilvl w:val="0"/>
          <w:numId w:val="1"/>
        </w:numPr>
        <w:spacing w:before="360" w:after="360" w:line="360" w:lineRule="auto"/>
        <w:rPr>
          <w:sz w:val="28"/>
          <w:szCs w:val="28"/>
        </w:rPr>
      </w:pPr>
      <w:r>
        <w:rPr>
          <w:sz w:val="28"/>
          <w:szCs w:val="28"/>
        </w:rPr>
        <w:t>Clinton are going to make our tummies rumble</w:t>
      </w:r>
      <w:r w:rsidR="002C35F5">
        <w:rPr>
          <w:sz w:val="28"/>
          <w:szCs w:val="28"/>
        </w:rPr>
        <w:t xml:space="preserve"> right now</w:t>
      </w:r>
      <w:r>
        <w:rPr>
          <w:sz w:val="28"/>
          <w:szCs w:val="28"/>
        </w:rPr>
        <w:t xml:space="preserve"> thinking about Christmas treat</w:t>
      </w:r>
      <w:r w:rsidR="00F05AFC">
        <w:rPr>
          <w:sz w:val="28"/>
          <w:szCs w:val="28"/>
        </w:rPr>
        <w:t>s to enjoy</w:t>
      </w:r>
      <w:r>
        <w:rPr>
          <w:sz w:val="28"/>
          <w:szCs w:val="28"/>
        </w:rPr>
        <w:t>.</w:t>
      </w:r>
    </w:p>
    <w:p w:rsidR="00F064A7" w:rsidRPr="001B548A" w:rsidRDefault="00F064A7" w:rsidP="00F064A7">
      <w:pPr>
        <w:pStyle w:val="ListParagraph"/>
        <w:spacing w:before="360" w:after="360" w:line="360" w:lineRule="auto"/>
        <w:jc w:val="center"/>
        <w:rPr>
          <w:sz w:val="28"/>
          <w:szCs w:val="28"/>
        </w:rPr>
      </w:pPr>
      <w:r w:rsidRPr="001B548A">
        <w:rPr>
          <w:i/>
          <w:sz w:val="28"/>
          <w:szCs w:val="28"/>
        </w:rPr>
        <w:t>Sing ‘Christmas</w:t>
      </w:r>
      <w:r>
        <w:rPr>
          <w:i/>
          <w:sz w:val="28"/>
          <w:szCs w:val="28"/>
        </w:rPr>
        <w:t xml:space="preserve"> Dinner</w:t>
      </w:r>
      <w:r w:rsidRPr="001B548A">
        <w:rPr>
          <w:i/>
          <w:sz w:val="28"/>
          <w:szCs w:val="28"/>
        </w:rPr>
        <w:t>’</w:t>
      </w:r>
      <w:r>
        <w:rPr>
          <w:i/>
          <w:sz w:val="28"/>
          <w:szCs w:val="28"/>
        </w:rPr>
        <w:t xml:space="preserve"> - Clinton</w:t>
      </w:r>
    </w:p>
    <w:p w:rsidR="00D47AF8" w:rsidRPr="001B548A" w:rsidRDefault="008852B3" w:rsidP="00657629">
      <w:pPr>
        <w:pStyle w:val="ListParagraph"/>
        <w:numPr>
          <w:ilvl w:val="0"/>
          <w:numId w:val="1"/>
        </w:numPr>
        <w:spacing w:before="360" w:after="360" w:line="360" w:lineRule="auto"/>
        <w:rPr>
          <w:sz w:val="28"/>
          <w:szCs w:val="28"/>
        </w:rPr>
      </w:pPr>
      <w:r>
        <w:rPr>
          <w:sz w:val="28"/>
          <w:szCs w:val="28"/>
        </w:rPr>
        <w:t xml:space="preserve">To celebrate the season this year, </w:t>
      </w:r>
      <w:r w:rsidR="00D47AF8" w:rsidRPr="001B548A">
        <w:rPr>
          <w:sz w:val="28"/>
          <w:szCs w:val="28"/>
        </w:rPr>
        <w:t xml:space="preserve">we are very excited </w:t>
      </w:r>
      <w:r>
        <w:rPr>
          <w:sz w:val="28"/>
          <w:szCs w:val="28"/>
        </w:rPr>
        <w:t xml:space="preserve">to tell you that </w:t>
      </w:r>
      <w:r w:rsidR="00D47AF8" w:rsidRPr="001B548A">
        <w:rPr>
          <w:sz w:val="28"/>
          <w:szCs w:val="28"/>
        </w:rPr>
        <w:t>there is going to be lots of audience participation. Are you excited about that too</w:t>
      </w:r>
      <w:r w:rsidR="00D6292F" w:rsidRPr="001B548A">
        <w:rPr>
          <w:sz w:val="28"/>
          <w:szCs w:val="28"/>
        </w:rPr>
        <w:t>, parents</w:t>
      </w:r>
      <w:r w:rsidR="00D47AF8" w:rsidRPr="001B548A">
        <w:rPr>
          <w:sz w:val="28"/>
          <w:szCs w:val="28"/>
        </w:rPr>
        <w:t xml:space="preserve">? </w:t>
      </w:r>
      <w:r w:rsidR="00D47AF8" w:rsidRPr="001B548A">
        <w:rPr>
          <w:i/>
          <w:sz w:val="28"/>
          <w:szCs w:val="28"/>
        </w:rPr>
        <w:t>(Expect little response from the audience.)</w:t>
      </w:r>
    </w:p>
    <w:p w:rsidR="00D47AF8" w:rsidRPr="001B548A" w:rsidRDefault="00D47AF8" w:rsidP="00657629">
      <w:pPr>
        <w:pStyle w:val="ListParagraph"/>
        <w:numPr>
          <w:ilvl w:val="0"/>
          <w:numId w:val="1"/>
        </w:numPr>
        <w:spacing w:before="360" w:after="360" w:line="360" w:lineRule="auto"/>
        <w:rPr>
          <w:i/>
          <w:sz w:val="28"/>
          <w:szCs w:val="28"/>
        </w:rPr>
      </w:pPr>
      <w:r w:rsidRPr="001B548A">
        <w:rPr>
          <w:i/>
          <w:sz w:val="28"/>
          <w:szCs w:val="28"/>
        </w:rPr>
        <w:t xml:space="preserve">(Stage whisper to No.2) </w:t>
      </w:r>
      <w:r w:rsidR="00E72A17" w:rsidRPr="001B548A">
        <w:rPr>
          <w:sz w:val="28"/>
          <w:szCs w:val="28"/>
        </w:rPr>
        <w:t>I think they perhaps didn’t hear you. Say it again.</w:t>
      </w:r>
    </w:p>
    <w:p w:rsidR="00E72A17" w:rsidRPr="001B548A" w:rsidRDefault="00E72A17" w:rsidP="00657629">
      <w:pPr>
        <w:pStyle w:val="ListParagraph"/>
        <w:numPr>
          <w:ilvl w:val="0"/>
          <w:numId w:val="1"/>
        </w:numPr>
        <w:spacing w:before="360" w:after="360" w:line="360" w:lineRule="auto"/>
        <w:rPr>
          <w:i/>
          <w:sz w:val="28"/>
          <w:szCs w:val="28"/>
        </w:rPr>
      </w:pPr>
      <w:r w:rsidRPr="001B548A">
        <w:rPr>
          <w:i/>
          <w:sz w:val="28"/>
          <w:szCs w:val="28"/>
        </w:rPr>
        <w:t xml:space="preserve">(Louder and slower) </w:t>
      </w:r>
      <w:r w:rsidRPr="001B548A">
        <w:rPr>
          <w:sz w:val="28"/>
          <w:szCs w:val="28"/>
        </w:rPr>
        <w:t xml:space="preserve">This year, we are very excited because there is going to be lots of audience participation. Are you excited about that too? </w:t>
      </w:r>
      <w:r w:rsidRPr="001B548A">
        <w:rPr>
          <w:i/>
          <w:sz w:val="28"/>
          <w:szCs w:val="28"/>
        </w:rPr>
        <w:t>(Expect a better response from the audience.)</w:t>
      </w:r>
      <w:r w:rsidRPr="001B548A">
        <w:rPr>
          <w:sz w:val="28"/>
          <w:szCs w:val="28"/>
        </w:rPr>
        <w:t xml:space="preserve"> </w:t>
      </w:r>
      <w:r w:rsidRPr="001B548A">
        <w:rPr>
          <w:i/>
          <w:sz w:val="28"/>
          <w:szCs w:val="28"/>
        </w:rPr>
        <w:t xml:space="preserve">(Stage whisper back) </w:t>
      </w:r>
      <w:r w:rsidRPr="001B548A">
        <w:rPr>
          <w:sz w:val="28"/>
          <w:szCs w:val="28"/>
        </w:rPr>
        <w:t>Thank heavens for that!</w:t>
      </w:r>
    </w:p>
    <w:p w:rsidR="00C368AF" w:rsidRPr="001B548A" w:rsidRDefault="008E1785" w:rsidP="00657629">
      <w:pPr>
        <w:pStyle w:val="ListParagraph"/>
        <w:numPr>
          <w:ilvl w:val="0"/>
          <w:numId w:val="1"/>
        </w:numPr>
        <w:spacing w:before="360" w:after="360" w:line="360" w:lineRule="auto"/>
        <w:rPr>
          <w:i/>
          <w:sz w:val="28"/>
          <w:szCs w:val="28"/>
        </w:rPr>
      </w:pPr>
      <w:r w:rsidRPr="001B548A">
        <w:rPr>
          <w:sz w:val="28"/>
          <w:szCs w:val="28"/>
        </w:rPr>
        <w:t xml:space="preserve">Be honest parents! Do you ever watch </w:t>
      </w:r>
      <w:r w:rsidRPr="001B548A">
        <w:rPr>
          <w:i/>
          <w:sz w:val="28"/>
          <w:szCs w:val="28"/>
        </w:rPr>
        <w:t>children</w:t>
      </w:r>
      <w:r w:rsidRPr="001B548A">
        <w:rPr>
          <w:sz w:val="28"/>
          <w:szCs w:val="28"/>
        </w:rPr>
        <w:t xml:space="preserve"> playing party games</w:t>
      </w:r>
      <w:r w:rsidR="00C368AF" w:rsidRPr="001B548A">
        <w:rPr>
          <w:sz w:val="28"/>
          <w:szCs w:val="28"/>
        </w:rPr>
        <w:t xml:space="preserve"> and wish you could join in? Well, today you can!</w:t>
      </w:r>
    </w:p>
    <w:p w:rsidR="00506DBE" w:rsidRPr="001B548A" w:rsidRDefault="002C35F5" w:rsidP="00657629">
      <w:pPr>
        <w:pStyle w:val="ListParagraph"/>
        <w:numPr>
          <w:ilvl w:val="0"/>
          <w:numId w:val="1"/>
        </w:numPr>
        <w:spacing w:before="360" w:after="360" w:line="360" w:lineRule="auto"/>
        <w:rPr>
          <w:i/>
          <w:sz w:val="28"/>
          <w:szCs w:val="28"/>
        </w:rPr>
      </w:pPr>
      <w:r>
        <w:rPr>
          <w:sz w:val="28"/>
          <w:szCs w:val="28"/>
        </w:rPr>
        <w:t>Before we reveal more details, let’s listen to Lower School (that’s the children in Years 3 and 4) as they sing</w:t>
      </w:r>
      <w:r w:rsidR="00506DBE" w:rsidRPr="001B548A">
        <w:rPr>
          <w:sz w:val="28"/>
          <w:szCs w:val="28"/>
        </w:rPr>
        <w:t xml:space="preserve"> ‘</w:t>
      </w:r>
      <w:r w:rsidR="00B979D6">
        <w:rPr>
          <w:sz w:val="28"/>
          <w:szCs w:val="28"/>
        </w:rPr>
        <w:t xml:space="preserve">As </w:t>
      </w:r>
      <w:r w:rsidR="008852B3">
        <w:rPr>
          <w:sz w:val="28"/>
          <w:szCs w:val="28"/>
        </w:rPr>
        <w:t>W</w:t>
      </w:r>
      <w:r w:rsidR="00B979D6">
        <w:rPr>
          <w:sz w:val="28"/>
          <w:szCs w:val="28"/>
        </w:rPr>
        <w:t xml:space="preserve">e </w:t>
      </w:r>
      <w:r w:rsidR="008852B3">
        <w:rPr>
          <w:sz w:val="28"/>
          <w:szCs w:val="28"/>
        </w:rPr>
        <w:t>W</w:t>
      </w:r>
      <w:r w:rsidR="00B979D6">
        <w:rPr>
          <w:sz w:val="28"/>
          <w:szCs w:val="28"/>
        </w:rPr>
        <w:t xml:space="preserve">ait </w:t>
      </w:r>
      <w:proofErr w:type="gramStart"/>
      <w:r w:rsidR="008852B3">
        <w:rPr>
          <w:sz w:val="28"/>
          <w:szCs w:val="28"/>
        </w:rPr>
        <w:t>F</w:t>
      </w:r>
      <w:r w:rsidR="00B979D6">
        <w:rPr>
          <w:sz w:val="28"/>
          <w:szCs w:val="28"/>
        </w:rPr>
        <w:t>or</w:t>
      </w:r>
      <w:proofErr w:type="gramEnd"/>
      <w:r w:rsidR="00B979D6">
        <w:rPr>
          <w:sz w:val="28"/>
          <w:szCs w:val="28"/>
        </w:rPr>
        <w:t xml:space="preserve"> Christmas Day</w:t>
      </w:r>
      <w:r w:rsidR="00506DBE" w:rsidRPr="001B548A">
        <w:rPr>
          <w:sz w:val="28"/>
          <w:szCs w:val="28"/>
        </w:rPr>
        <w:t>’</w:t>
      </w:r>
      <w:r>
        <w:rPr>
          <w:sz w:val="28"/>
          <w:szCs w:val="28"/>
        </w:rPr>
        <w:t>.</w:t>
      </w:r>
      <w:r w:rsidR="00506DBE" w:rsidRPr="001B548A">
        <w:rPr>
          <w:sz w:val="28"/>
          <w:szCs w:val="28"/>
        </w:rPr>
        <w:t xml:space="preserve"> </w:t>
      </w:r>
    </w:p>
    <w:p w:rsidR="00506DBE" w:rsidRPr="001B548A" w:rsidRDefault="00506DBE" w:rsidP="00657629">
      <w:pPr>
        <w:spacing w:before="360" w:after="360" w:line="360" w:lineRule="auto"/>
        <w:jc w:val="center"/>
        <w:rPr>
          <w:i/>
          <w:sz w:val="28"/>
          <w:szCs w:val="28"/>
        </w:rPr>
      </w:pPr>
      <w:r w:rsidRPr="001B548A">
        <w:rPr>
          <w:i/>
          <w:sz w:val="28"/>
          <w:szCs w:val="28"/>
        </w:rPr>
        <w:t>Sing ‘</w:t>
      </w:r>
      <w:r w:rsidR="00B979D6">
        <w:rPr>
          <w:i/>
          <w:sz w:val="28"/>
          <w:szCs w:val="28"/>
        </w:rPr>
        <w:t>As we wait for Christmas Day</w:t>
      </w:r>
      <w:r w:rsidRPr="001B548A">
        <w:rPr>
          <w:i/>
          <w:sz w:val="28"/>
          <w:szCs w:val="28"/>
        </w:rPr>
        <w:t xml:space="preserve">’ </w:t>
      </w:r>
      <w:r w:rsidR="00B979D6">
        <w:rPr>
          <w:i/>
          <w:sz w:val="28"/>
          <w:szCs w:val="28"/>
        </w:rPr>
        <w:t>– Lower School</w:t>
      </w:r>
    </w:p>
    <w:p w:rsidR="00C368AF" w:rsidRPr="001B548A" w:rsidRDefault="00F05AFC" w:rsidP="00657629">
      <w:pPr>
        <w:pStyle w:val="ListParagraph"/>
        <w:numPr>
          <w:ilvl w:val="0"/>
          <w:numId w:val="1"/>
        </w:numPr>
        <w:spacing w:before="360" w:after="360" w:line="360" w:lineRule="auto"/>
        <w:rPr>
          <w:i/>
          <w:sz w:val="28"/>
          <w:szCs w:val="28"/>
        </w:rPr>
      </w:pPr>
      <w:r>
        <w:rPr>
          <w:sz w:val="28"/>
          <w:szCs w:val="28"/>
        </w:rPr>
        <w:lastRenderedPageBreak/>
        <w:t xml:space="preserve">Christmas is traditionally a Christian festival that celebrates the birth of Jesus. </w:t>
      </w:r>
      <w:r w:rsidR="00E72A17" w:rsidRPr="001B548A">
        <w:rPr>
          <w:sz w:val="28"/>
          <w:szCs w:val="28"/>
        </w:rPr>
        <w:t xml:space="preserve">We </w:t>
      </w:r>
      <w:r w:rsidR="008E1785" w:rsidRPr="001B548A">
        <w:rPr>
          <w:sz w:val="28"/>
          <w:szCs w:val="28"/>
        </w:rPr>
        <w:t>are going to play ‘Pass the Parcel’ with you</w:t>
      </w:r>
      <w:r w:rsidR="00C368AF" w:rsidRPr="001B548A">
        <w:rPr>
          <w:sz w:val="28"/>
          <w:szCs w:val="28"/>
        </w:rPr>
        <w:t xml:space="preserve"> and layer by layer</w:t>
      </w:r>
      <w:r>
        <w:rPr>
          <w:sz w:val="28"/>
          <w:szCs w:val="28"/>
        </w:rPr>
        <w:t>, we are going to</w:t>
      </w:r>
      <w:r w:rsidR="00C368AF" w:rsidRPr="001B548A">
        <w:rPr>
          <w:sz w:val="28"/>
          <w:szCs w:val="28"/>
        </w:rPr>
        <w:t xml:space="preserve"> think about </w:t>
      </w:r>
      <w:r>
        <w:rPr>
          <w:sz w:val="28"/>
          <w:szCs w:val="28"/>
        </w:rPr>
        <w:t xml:space="preserve">this </w:t>
      </w:r>
      <w:r w:rsidR="00504F4A">
        <w:rPr>
          <w:sz w:val="28"/>
          <w:szCs w:val="28"/>
        </w:rPr>
        <w:t xml:space="preserve">special </w:t>
      </w:r>
      <w:r w:rsidR="00DC7D41">
        <w:rPr>
          <w:sz w:val="28"/>
          <w:szCs w:val="28"/>
        </w:rPr>
        <w:t>season</w:t>
      </w:r>
      <w:r w:rsidR="00504F4A">
        <w:rPr>
          <w:sz w:val="28"/>
          <w:szCs w:val="28"/>
        </w:rPr>
        <w:t>.</w:t>
      </w:r>
    </w:p>
    <w:p w:rsidR="00553869" w:rsidRPr="001B548A" w:rsidRDefault="008F3808" w:rsidP="00657629">
      <w:pPr>
        <w:pStyle w:val="ListParagraph"/>
        <w:numPr>
          <w:ilvl w:val="0"/>
          <w:numId w:val="1"/>
        </w:numPr>
        <w:spacing w:before="360" w:after="360" w:line="360" w:lineRule="auto"/>
        <w:rPr>
          <w:i/>
          <w:sz w:val="28"/>
          <w:szCs w:val="28"/>
        </w:rPr>
      </w:pPr>
      <w:r w:rsidRPr="001B548A">
        <w:rPr>
          <w:sz w:val="28"/>
          <w:szCs w:val="28"/>
        </w:rPr>
        <w:t>T</w:t>
      </w:r>
      <w:r w:rsidR="00637BA2" w:rsidRPr="001B548A">
        <w:rPr>
          <w:sz w:val="28"/>
          <w:szCs w:val="28"/>
        </w:rPr>
        <w:t xml:space="preserve">his is the parcel and we’re going to pass it around in rows. </w:t>
      </w:r>
      <w:r w:rsidR="00553869" w:rsidRPr="001B548A">
        <w:rPr>
          <w:sz w:val="28"/>
          <w:szCs w:val="28"/>
        </w:rPr>
        <w:t>There you go. Music – are we ready? Ok! Off we go.</w:t>
      </w:r>
    </w:p>
    <w:p w:rsidR="00090B4F" w:rsidRPr="001B548A" w:rsidRDefault="00553869" w:rsidP="00657629">
      <w:pPr>
        <w:pStyle w:val="ListParagraph"/>
        <w:spacing w:before="360" w:after="360" w:line="360" w:lineRule="auto"/>
        <w:jc w:val="center"/>
        <w:rPr>
          <w:i/>
          <w:sz w:val="28"/>
          <w:szCs w:val="28"/>
        </w:rPr>
      </w:pPr>
      <w:r w:rsidRPr="001B548A">
        <w:rPr>
          <w:i/>
          <w:sz w:val="28"/>
          <w:szCs w:val="28"/>
        </w:rPr>
        <w:t xml:space="preserve">(Music plays and parcel passed along the front row. </w:t>
      </w:r>
    </w:p>
    <w:p w:rsidR="00E72A17" w:rsidRPr="001B548A" w:rsidRDefault="00553869" w:rsidP="00657629">
      <w:pPr>
        <w:pStyle w:val="ListParagraph"/>
        <w:spacing w:before="360" w:after="360" w:line="360" w:lineRule="auto"/>
        <w:jc w:val="center"/>
        <w:rPr>
          <w:i/>
          <w:sz w:val="28"/>
          <w:szCs w:val="28"/>
        </w:rPr>
      </w:pPr>
      <w:r w:rsidRPr="001B548A">
        <w:rPr>
          <w:i/>
          <w:sz w:val="28"/>
          <w:szCs w:val="28"/>
        </w:rPr>
        <w:t>Stop music nearly at the end of the first row.)</w:t>
      </w:r>
    </w:p>
    <w:p w:rsidR="00553869" w:rsidRPr="001B548A" w:rsidRDefault="00553869" w:rsidP="00657629">
      <w:pPr>
        <w:pStyle w:val="ListParagraph"/>
        <w:numPr>
          <w:ilvl w:val="0"/>
          <w:numId w:val="1"/>
        </w:numPr>
        <w:spacing w:before="360" w:after="360" w:line="360" w:lineRule="auto"/>
        <w:rPr>
          <w:sz w:val="28"/>
          <w:szCs w:val="28"/>
        </w:rPr>
      </w:pPr>
      <w:r w:rsidRPr="001B548A">
        <w:rPr>
          <w:sz w:val="28"/>
          <w:szCs w:val="28"/>
        </w:rPr>
        <w:t xml:space="preserve">Well done! Please can you open the first layer for us whilst we thank the first row for their help in getting us started? </w:t>
      </w:r>
      <w:r w:rsidRPr="001B548A">
        <w:rPr>
          <w:i/>
          <w:sz w:val="28"/>
          <w:szCs w:val="28"/>
        </w:rPr>
        <w:t>(Children hand out mince pies to the front row.)</w:t>
      </w:r>
      <w:r w:rsidR="00750BF4" w:rsidRPr="001B548A">
        <w:rPr>
          <w:i/>
          <w:sz w:val="28"/>
          <w:szCs w:val="28"/>
        </w:rPr>
        <w:t xml:space="preserve"> </w:t>
      </w:r>
      <w:r w:rsidR="00750BF4" w:rsidRPr="001B548A">
        <w:rPr>
          <w:sz w:val="28"/>
          <w:szCs w:val="28"/>
        </w:rPr>
        <w:t>Let’s have anoth</w:t>
      </w:r>
      <w:r w:rsidR="00316AD2" w:rsidRPr="001B548A">
        <w:rPr>
          <w:sz w:val="28"/>
          <w:szCs w:val="28"/>
        </w:rPr>
        <w:t>er song whilst the people in row 1 enjoy</w:t>
      </w:r>
      <w:r w:rsidR="009F3820" w:rsidRPr="001B548A">
        <w:rPr>
          <w:sz w:val="28"/>
          <w:szCs w:val="28"/>
        </w:rPr>
        <w:t xml:space="preserve"> </w:t>
      </w:r>
      <w:r w:rsidR="00D6292F" w:rsidRPr="001B548A">
        <w:rPr>
          <w:sz w:val="28"/>
          <w:szCs w:val="28"/>
        </w:rPr>
        <w:t xml:space="preserve">their </w:t>
      </w:r>
      <w:r w:rsidR="009F3820" w:rsidRPr="001B548A">
        <w:rPr>
          <w:sz w:val="28"/>
          <w:szCs w:val="28"/>
        </w:rPr>
        <w:t>mince pies.</w:t>
      </w:r>
      <w:r w:rsidR="008852B3">
        <w:rPr>
          <w:sz w:val="28"/>
          <w:szCs w:val="28"/>
        </w:rPr>
        <w:t xml:space="preserve"> This is Jervis singing ‘Turn </w:t>
      </w:r>
      <w:proofErr w:type="gramStart"/>
      <w:r w:rsidR="008852B3">
        <w:rPr>
          <w:sz w:val="28"/>
          <w:szCs w:val="28"/>
        </w:rPr>
        <w:t>Down The</w:t>
      </w:r>
      <w:proofErr w:type="gramEnd"/>
      <w:r w:rsidR="008852B3">
        <w:rPr>
          <w:sz w:val="28"/>
          <w:szCs w:val="28"/>
        </w:rPr>
        <w:t xml:space="preserve"> Lights’.</w:t>
      </w:r>
    </w:p>
    <w:p w:rsidR="009F3820" w:rsidRPr="001B548A" w:rsidRDefault="009F3820" w:rsidP="00657629">
      <w:pPr>
        <w:spacing w:before="360" w:after="360" w:line="360" w:lineRule="auto"/>
        <w:ind w:left="360"/>
        <w:jc w:val="center"/>
        <w:rPr>
          <w:i/>
          <w:sz w:val="28"/>
          <w:szCs w:val="28"/>
        </w:rPr>
      </w:pPr>
      <w:r w:rsidRPr="001B548A">
        <w:rPr>
          <w:i/>
          <w:sz w:val="28"/>
          <w:szCs w:val="28"/>
        </w:rPr>
        <w:t>Sing ‘</w:t>
      </w:r>
      <w:r w:rsidR="00B979D6">
        <w:rPr>
          <w:i/>
          <w:sz w:val="28"/>
          <w:szCs w:val="28"/>
        </w:rPr>
        <w:t xml:space="preserve">Turn </w:t>
      </w:r>
      <w:proofErr w:type="gramStart"/>
      <w:r w:rsidR="00B979D6">
        <w:rPr>
          <w:i/>
          <w:sz w:val="28"/>
          <w:szCs w:val="28"/>
        </w:rPr>
        <w:t>Down</w:t>
      </w:r>
      <w:proofErr w:type="gramEnd"/>
      <w:r w:rsidR="00B979D6">
        <w:rPr>
          <w:i/>
          <w:sz w:val="28"/>
          <w:szCs w:val="28"/>
        </w:rPr>
        <w:t xml:space="preserve"> The Lights</w:t>
      </w:r>
      <w:r w:rsidRPr="001B548A">
        <w:rPr>
          <w:i/>
          <w:sz w:val="28"/>
          <w:szCs w:val="28"/>
        </w:rPr>
        <w:t>’</w:t>
      </w:r>
      <w:r w:rsidR="00B979D6">
        <w:rPr>
          <w:i/>
          <w:sz w:val="28"/>
          <w:szCs w:val="28"/>
        </w:rPr>
        <w:t xml:space="preserve"> - Jervis</w:t>
      </w:r>
    </w:p>
    <w:p w:rsidR="00750BF4" w:rsidRPr="001B548A" w:rsidRDefault="00553869" w:rsidP="00657629">
      <w:pPr>
        <w:pStyle w:val="ListParagraph"/>
        <w:numPr>
          <w:ilvl w:val="0"/>
          <w:numId w:val="1"/>
        </w:numPr>
        <w:spacing w:before="360" w:after="360" w:line="360" w:lineRule="auto"/>
        <w:rPr>
          <w:sz w:val="28"/>
          <w:szCs w:val="28"/>
        </w:rPr>
      </w:pPr>
      <w:r w:rsidRPr="001B548A">
        <w:rPr>
          <w:sz w:val="28"/>
          <w:szCs w:val="28"/>
        </w:rPr>
        <w:t xml:space="preserve">Please can you show everyone what you have uncovered? </w:t>
      </w:r>
    </w:p>
    <w:p w:rsidR="00553869" w:rsidRPr="001B548A" w:rsidRDefault="00750BF4" w:rsidP="00657629">
      <w:pPr>
        <w:pStyle w:val="ListParagraph"/>
        <w:numPr>
          <w:ilvl w:val="0"/>
          <w:numId w:val="1"/>
        </w:numPr>
        <w:spacing w:before="360" w:after="360" w:line="360" w:lineRule="auto"/>
        <w:rPr>
          <w:sz w:val="28"/>
          <w:szCs w:val="28"/>
        </w:rPr>
      </w:pPr>
      <w:r w:rsidRPr="001B548A">
        <w:rPr>
          <w:i/>
          <w:sz w:val="28"/>
          <w:szCs w:val="28"/>
        </w:rPr>
        <w:t>(Chil</w:t>
      </w:r>
      <w:r w:rsidR="00553869" w:rsidRPr="001B548A">
        <w:rPr>
          <w:i/>
          <w:sz w:val="28"/>
          <w:szCs w:val="28"/>
        </w:rPr>
        <w:t>d helper</w:t>
      </w:r>
      <w:r w:rsidRPr="001B548A">
        <w:rPr>
          <w:i/>
          <w:sz w:val="28"/>
          <w:szCs w:val="28"/>
        </w:rPr>
        <w:t xml:space="preserve"> in the audience holds up the parcel) </w:t>
      </w:r>
      <w:r w:rsidR="00553869" w:rsidRPr="001B548A">
        <w:rPr>
          <w:sz w:val="28"/>
          <w:szCs w:val="28"/>
        </w:rPr>
        <w:t>Mrs XXX h</w:t>
      </w:r>
      <w:r w:rsidRPr="001B548A">
        <w:rPr>
          <w:sz w:val="28"/>
          <w:szCs w:val="28"/>
        </w:rPr>
        <w:t>as taken off the first layer of Christmas wrapping paper and found a layer of birthday paper.</w:t>
      </w:r>
    </w:p>
    <w:p w:rsidR="00750BF4" w:rsidRDefault="00316AD2" w:rsidP="00657629">
      <w:pPr>
        <w:pStyle w:val="ListParagraph"/>
        <w:numPr>
          <w:ilvl w:val="0"/>
          <w:numId w:val="1"/>
        </w:numPr>
        <w:spacing w:before="360" w:after="360" w:line="360" w:lineRule="auto"/>
        <w:rPr>
          <w:sz w:val="28"/>
          <w:szCs w:val="28"/>
        </w:rPr>
      </w:pPr>
      <w:r w:rsidRPr="001B548A">
        <w:rPr>
          <w:sz w:val="28"/>
          <w:szCs w:val="28"/>
        </w:rPr>
        <w:t xml:space="preserve">The significance of the birthday paper is to celebrate the birthday of Jesus. </w:t>
      </w:r>
      <w:r w:rsidR="00A948EA" w:rsidRPr="001B548A">
        <w:rPr>
          <w:sz w:val="28"/>
          <w:szCs w:val="28"/>
        </w:rPr>
        <w:t xml:space="preserve"> For hundreds of years before Jesus was born, people had been expecting God to send someone speci</w:t>
      </w:r>
      <w:r w:rsidR="008F3808" w:rsidRPr="001B548A">
        <w:rPr>
          <w:sz w:val="28"/>
          <w:szCs w:val="28"/>
        </w:rPr>
        <w:t xml:space="preserve">al, someone who would help them so </w:t>
      </w:r>
      <w:r w:rsidR="00A948EA" w:rsidRPr="001B548A">
        <w:rPr>
          <w:sz w:val="28"/>
          <w:szCs w:val="28"/>
        </w:rPr>
        <w:t>we can absolutely imagine how exciting it must have been to find out about the birth of Jesus.</w:t>
      </w:r>
    </w:p>
    <w:p w:rsidR="001777AC" w:rsidRPr="001B548A" w:rsidRDefault="001777AC" w:rsidP="001777AC">
      <w:pPr>
        <w:pStyle w:val="ListParagraph"/>
        <w:numPr>
          <w:ilvl w:val="0"/>
          <w:numId w:val="1"/>
        </w:numPr>
        <w:spacing w:before="360" w:after="360" w:line="360" w:lineRule="auto"/>
        <w:rPr>
          <w:sz w:val="28"/>
          <w:szCs w:val="28"/>
        </w:rPr>
      </w:pPr>
      <w:r>
        <w:rPr>
          <w:sz w:val="28"/>
          <w:szCs w:val="28"/>
        </w:rPr>
        <w:t>Matthew Chapter 2 verses 4 to 6: Where will the Messiah be born?</w:t>
      </w:r>
      <w:r w:rsidRPr="001777AC">
        <w:t xml:space="preserve"> </w:t>
      </w:r>
      <w:r>
        <w:rPr>
          <w:sz w:val="28"/>
          <w:szCs w:val="28"/>
        </w:rPr>
        <w:t>In the town of Bethlehem they answered. For this is what the prophet wrote: Bethlehem in the land of Judah, you are by no means the least of the leading cities of Judah, for from you will come a leader who will guide my people Israel.</w:t>
      </w:r>
    </w:p>
    <w:p w:rsidR="00387EF4" w:rsidRPr="001B548A" w:rsidRDefault="00387EF4" w:rsidP="00657629">
      <w:pPr>
        <w:pStyle w:val="ListParagraph"/>
        <w:numPr>
          <w:ilvl w:val="0"/>
          <w:numId w:val="1"/>
        </w:numPr>
        <w:spacing w:before="360" w:after="360" w:line="360" w:lineRule="auto"/>
        <w:rPr>
          <w:sz w:val="28"/>
          <w:szCs w:val="28"/>
        </w:rPr>
      </w:pPr>
      <w:r w:rsidRPr="001B548A">
        <w:rPr>
          <w:sz w:val="28"/>
          <w:szCs w:val="28"/>
        </w:rPr>
        <w:t>Time for the next layer! Parents! Music! Are we ready?</w:t>
      </w:r>
      <w:r w:rsidR="00D6292F" w:rsidRPr="001B548A">
        <w:rPr>
          <w:sz w:val="28"/>
          <w:szCs w:val="28"/>
        </w:rPr>
        <w:t xml:space="preserve"> Let’s go!</w:t>
      </w:r>
    </w:p>
    <w:p w:rsidR="00090B4F" w:rsidRPr="001B548A" w:rsidRDefault="00387EF4" w:rsidP="00657629">
      <w:pPr>
        <w:pStyle w:val="ListParagraph"/>
        <w:spacing w:before="360" w:after="360" w:line="360" w:lineRule="auto"/>
        <w:jc w:val="center"/>
        <w:rPr>
          <w:i/>
          <w:sz w:val="28"/>
          <w:szCs w:val="28"/>
        </w:rPr>
      </w:pPr>
      <w:r w:rsidRPr="001B548A">
        <w:rPr>
          <w:i/>
          <w:sz w:val="28"/>
          <w:szCs w:val="28"/>
        </w:rPr>
        <w:t xml:space="preserve">(Music plays and parcel passed along the </w:t>
      </w:r>
      <w:r w:rsidR="00260225" w:rsidRPr="001B548A">
        <w:rPr>
          <w:i/>
          <w:sz w:val="28"/>
          <w:szCs w:val="28"/>
        </w:rPr>
        <w:t>next chosen</w:t>
      </w:r>
      <w:r w:rsidRPr="001B548A">
        <w:rPr>
          <w:i/>
          <w:sz w:val="28"/>
          <w:szCs w:val="28"/>
        </w:rPr>
        <w:t xml:space="preserve"> row.</w:t>
      </w:r>
    </w:p>
    <w:p w:rsidR="00387EF4" w:rsidRPr="001B548A" w:rsidRDefault="00387EF4" w:rsidP="00657629">
      <w:pPr>
        <w:pStyle w:val="ListParagraph"/>
        <w:spacing w:before="360" w:after="360" w:line="360" w:lineRule="auto"/>
        <w:jc w:val="center"/>
        <w:rPr>
          <w:i/>
          <w:sz w:val="28"/>
          <w:szCs w:val="28"/>
        </w:rPr>
      </w:pPr>
      <w:r w:rsidRPr="001B548A">
        <w:rPr>
          <w:i/>
          <w:sz w:val="28"/>
          <w:szCs w:val="28"/>
        </w:rPr>
        <w:t>Stop music somewhere in th</w:t>
      </w:r>
      <w:r w:rsidR="00260225" w:rsidRPr="001B548A">
        <w:rPr>
          <w:i/>
          <w:sz w:val="28"/>
          <w:szCs w:val="28"/>
        </w:rPr>
        <w:t xml:space="preserve">at </w:t>
      </w:r>
      <w:r w:rsidRPr="001B548A">
        <w:rPr>
          <w:i/>
          <w:sz w:val="28"/>
          <w:szCs w:val="28"/>
        </w:rPr>
        <w:t>row.)</w:t>
      </w:r>
    </w:p>
    <w:p w:rsidR="00387EF4" w:rsidRPr="001B548A" w:rsidRDefault="00387EF4" w:rsidP="00657629">
      <w:pPr>
        <w:pStyle w:val="ListParagraph"/>
        <w:numPr>
          <w:ilvl w:val="0"/>
          <w:numId w:val="1"/>
        </w:numPr>
        <w:spacing w:before="360" w:after="360" w:line="360" w:lineRule="auto"/>
        <w:rPr>
          <w:sz w:val="28"/>
          <w:szCs w:val="28"/>
        </w:rPr>
      </w:pPr>
      <w:r w:rsidRPr="001B548A">
        <w:rPr>
          <w:sz w:val="28"/>
          <w:szCs w:val="28"/>
        </w:rPr>
        <w:t>Time for another song whilst we unwrap another layer. Choir will si</w:t>
      </w:r>
      <w:r w:rsidR="00260225" w:rsidRPr="001B548A">
        <w:rPr>
          <w:sz w:val="28"/>
          <w:szCs w:val="28"/>
        </w:rPr>
        <w:t>ng ‘Once in Royal David’s City’ and we have candy canes for you this time!</w:t>
      </w:r>
    </w:p>
    <w:p w:rsidR="009F3820" w:rsidRPr="001B548A" w:rsidRDefault="00A948EA" w:rsidP="00657629">
      <w:pPr>
        <w:spacing w:before="360" w:after="360" w:line="360" w:lineRule="auto"/>
        <w:ind w:left="360"/>
        <w:jc w:val="center"/>
        <w:rPr>
          <w:i/>
          <w:sz w:val="28"/>
          <w:szCs w:val="28"/>
        </w:rPr>
      </w:pPr>
      <w:r w:rsidRPr="001B548A">
        <w:rPr>
          <w:i/>
          <w:sz w:val="28"/>
          <w:szCs w:val="28"/>
        </w:rPr>
        <w:lastRenderedPageBreak/>
        <w:t>Choir s</w:t>
      </w:r>
      <w:r w:rsidR="009F3820" w:rsidRPr="001B548A">
        <w:rPr>
          <w:i/>
          <w:sz w:val="28"/>
          <w:szCs w:val="28"/>
        </w:rPr>
        <w:t>ing ‘</w:t>
      </w:r>
      <w:proofErr w:type="gramStart"/>
      <w:r w:rsidR="009F3820" w:rsidRPr="001B548A">
        <w:rPr>
          <w:i/>
          <w:sz w:val="28"/>
          <w:szCs w:val="28"/>
        </w:rPr>
        <w:t>Once</w:t>
      </w:r>
      <w:proofErr w:type="gramEnd"/>
      <w:r w:rsidR="009F3820" w:rsidRPr="001B548A">
        <w:rPr>
          <w:i/>
          <w:sz w:val="28"/>
          <w:szCs w:val="28"/>
        </w:rPr>
        <w:t xml:space="preserve"> in a Royal David’s</w:t>
      </w:r>
      <w:r w:rsidR="00387EF4" w:rsidRPr="001B548A">
        <w:rPr>
          <w:i/>
          <w:sz w:val="28"/>
          <w:szCs w:val="28"/>
        </w:rPr>
        <w:t xml:space="preserve"> City</w:t>
      </w:r>
      <w:r w:rsidR="009F3820" w:rsidRPr="001B548A">
        <w:rPr>
          <w:i/>
          <w:sz w:val="28"/>
          <w:szCs w:val="28"/>
        </w:rPr>
        <w:t xml:space="preserve"> ’</w:t>
      </w:r>
    </w:p>
    <w:p w:rsidR="00D47AF8" w:rsidRPr="001B548A" w:rsidRDefault="00387EF4" w:rsidP="00657629">
      <w:pPr>
        <w:pStyle w:val="ListParagraph"/>
        <w:numPr>
          <w:ilvl w:val="0"/>
          <w:numId w:val="1"/>
        </w:numPr>
        <w:spacing w:before="360" w:after="360" w:line="360" w:lineRule="auto"/>
        <w:rPr>
          <w:sz w:val="28"/>
          <w:szCs w:val="28"/>
        </w:rPr>
      </w:pPr>
      <w:r w:rsidRPr="001B548A">
        <w:rPr>
          <w:sz w:val="28"/>
          <w:szCs w:val="28"/>
        </w:rPr>
        <w:t>What have we uncovered as the next layer of paper?</w:t>
      </w:r>
    </w:p>
    <w:p w:rsidR="00D6292F" w:rsidRPr="001B548A" w:rsidRDefault="00D6292F" w:rsidP="00657629">
      <w:pPr>
        <w:pStyle w:val="ListParagraph"/>
        <w:numPr>
          <w:ilvl w:val="0"/>
          <w:numId w:val="1"/>
        </w:numPr>
        <w:spacing w:before="360" w:after="360" w:line="360" w:lineRule="auto"/>
        <w:rPr>
          <w:sz w:val="28"/>
          <w:szCs w:val="28"/>
        </w:rPr>
      </w:pPr>
      <w:r w:rsidRPr="001B548A">
        <w:rPr>
          <w:i/>
          <w:sz w:val="28"/>
          <w:szCs w:val="28"/>
        </w:rPr>
        <w:t xml:space="preserve">(Child helper in the audience holds up the parcel) </w:t>
      </w:r>
      <w:r w:rsidRPr="001B548A">
        <w:rPr>
          <w:sz w:val="28"/>
          <w:szCs w:val="28"/>
        </w:rPr>
        <w:t xml:space="preserve">Mrs XXX has found a layer of new born baby paper. </w:t>
      </w:r>
    </w:p>
    <w:p w:rsidR="00D6292F" w:rsidRPr="001B548A" w:rsidRDefault="008F3808" w:rsidP="00657629">
      <w:pPr>
        <w:pStyle w:val="ListParagraph"/>
        <w:numPr>
          <w:ilvl w:val="0"/>
          <w:numId w:val="1"/>
        </w:numPr>
        <w:spacing w:before="360" w:after="360" w:line="360" w:lineRule="auto"/>
        <w:rPr>
          <w:sz w:val="28"/>
          <w:szCs w:val="28"/>
        </w:rPr>
      </w:pPr>
      <w:r w:rsidRPr="001B548A">
        <w:rPr>
          <w:sz w:val="28"/>
          <w:szCs w:val="28"/>
        </w:rPr>
        <w:t xml:space="preserve">This layer reminds us that </w:t>
      </w:r>
      <w:r w:rsidR="00D6292F" w:rsidRPr="001B548A">
        <w:rPr>
          <w:sz w:val="28"/>
          <w:szCs w:val="28"/>
        </w:rPr>
        <w:t>God sent a baby. Remember, the people at that time were expecting someone special, a great warrior even, but God sent a baby and that baby was born into an ordinary working family.</w:t>
      </w:r>
      <w:r w:rsidR="0011196C" w:rsidRPr="001B548A">
        <w:rPr>
          <w:sz w:val="28"/>
          <w:szCs w:val="28"/>
        </w:rPr>
        <w:t xml:space="preserve"> </w:t>
      </w:r>
    </w:p>
    <w:p w:rsidR="00260225" w:rsidRPr="001B548A" w:rsidRDefault="00260225" w:rsidP="00657629">
      <w:pPr>
        <w:pStyle w:val="ListParagraph"/>
        <w:numPr>
          <w:ilvl w:val="0"/>
          <w:numId w:val="1"/>
        </w:numPr>
        <w:spacing w:before="360" w:after="360" w:line="360" w:lineRule="auto"/>
        <w:rPr>
          <w:sz w:val="28"/>
          <w:szCs w:val="28"/>
        </w:rPr>
      </w:pPr>
      <w:r w:rsidRPr="001B548A">
        <w:rPr>
          <w:sz w:val="28"/>
          <w:szCs w:val="28"/>
        </w:rPr>
        <w:t>Listen caref</w:t>
      </w:r>
      <w:r w:rsidR="002C35F5">
        <w:rPr>
          <w:sz w:val="28"/>
          <w:szCs w:val="28"/>
        </w:rPr>
        <w:t>ully to the next song’s words</w:t>
      </w:r>
      <w:r w:rsidRPr="001B548A">
        <w:rPr>
          <w:sz w:val="28"/>
          <w:szCs w:val="28"/>
        </w:rPr>
        <w:t xml:space="preserve"> </w:t>
      </w:r>
      <w:r w:rsidR="008F3808" w:rsidRPr="001B548A">
        <w:rPr>
          <w:sz w:val="28"/>
          <w:szCs w:val="28"/>
        </w:rPr>
        <w:t>whilst our next treat is shared.</w:t>
      </w:r>
    </w:p>
    <w:p w:rsidR="00D6292F" w:rsidRPr="001B548A" w:rsidRDefault="00260225" w:rsidP="00657629">
      <w:pPr>
        <w:spacing w:before="360" w:after="360" w:line="360" w:lineRule="auto"/>
        <w:jc w:val="center"/>
        <w:rPr>
          <w:i/>
          <w:sz w:val="28"/>
          <w:szCs w:val="28"/>
        </w:rPr>
      </w:pPr>
      <w:r w:rsidRPr="001B548A">
        <w:rPr>
          <w:i/>
          <w:sz w:val="28"/>
          <w:szCs w:val="28"/>
        </w:rPr>
        <w:t>Sing ‘Child in a Manger born’</w:t>
      </w:r>
      <w:r w:rsidR="00B979D6">
        <w:rPr>
          <w:i/>
          <w:sz w:val="28"/>
          <w:szCs w:val="28"/>
        </w:rPr>
        <w:t xml:space="preserve"> - Bassett</w:t>
      </w:r>
    </w:p>
    <w:p w:rsidR="008F3808" w:rsidRPr="001B548A" w:rsidRDefault="008F3808" w:rsidP="00657629">
      <w:pPr>
        <w:pStyle w:val="ListParagraph"/>
        <w:numPr>
          <w:ilvl w:val="0"/>
          <w:numId w:val="1"/>
        </w:numPr>
        <w:spacing w:before="360" w:after="360" w:line="360" w:lineRule="auto"/>
        <w:rPr>
          <w:sz w:val="28"/>
          <w:szCs w:val="28"/>
        </w:rPr>
      </w:pPr>
      <w:r w:rsidRPr="001B548A">
        <w:rPr>
          <w:sz w:val="28"/>
          <w:szCs w:val="28"/>
        </w:rPr>
        <w:t>Where is the parcel now? Ok, on with the game.</w:t>
      </w:r>
      <w:r w:rsidR="001D6AA2" w:rsidRPr="001B548A">
        <w:rPr>
          <w:sz w:val="28"/>
          <w:szCs w:val="28"/>
        </w:rPr>
        <w:t xml:space="preserve"> </w:t>
      </w:r>
      <w:r w:rsidR="00090B4F" w:rsidRPr="001B548A">
        <w:rPr>
          <w:i/>
          <w:sz w:val="28"/>
          <w:szCs w:val="28"/>
        </w:rPr>
        <w:t>(Music for PP)</w:t>
      </w:r>
    </w:p>
    <w:p w:rsidR="001D6AA2" w:rsidRPr="001B548A" w:rsidRDefault="001D6AA2" w:rsidP="00657629">
      <w:pPr>
        <w:pStyle w:val="ListParagraph"/>
        <w:numPr>
          <w:ilvl w:val="0"/>
          <w:numId w:val="1"/>
        </w:numPr>
        <w:spacing w:before="360" w:after="360" w:line="360" w:lineRule="auto"/>
        <w:rPr>
          <w:sz w:val="28"/>
          <w:szCs w:val="28"/>
        </w:rPr>
      </w:pPr>
      <w:r w:rsidRPr="001B548A">
        <w:rPr>
          <w:sz w:val="28"/>
          <w:szCs w:val="28"/>
        </w:rPr>
        <w:t xml:space="preserve">Well, I’m sure you’re all getting the gist of this now so whilst we unwrap another layer, let’s hear from </w:t>
      </w:r>
      <w:r w:rsidR="002C35F5">
        <w:rPr>
          <w:sz w:val="28"/>
          <w:szCs w:val="28"/>
        </w:rPr>
        <w:t>the children in Upper School (Years 5 and 6) as they sing ‘The Gift’.</w:t>
      </w:r>
    </w:p>
    <w:p w:rsidR="001D6AA2" w:rsidRPr="001B548A" w:rsidRDefault="001D6AA2" w:rsidP="00657629">
      <w:pPr>
        <w:spacing w:before="360" w:after="360" w:line="360" w:lineRule="auto"/>
        <w:ind w:left="360"/>
        <w:jc w:val="center"/>
        <w:rPr>
          <w:i/>
          <w:sz w:val="28"/>
          <w:szCs w:val="28"/>
        </w:rPr>
      </w:pPr>
      <w:r w:rsidRPr="001B548A">
        <w:rPr>
          <w:i/>
          <w:sz w:val="28"/>
          <w:szCs w:val="28"/>
        </w:rPr>
        <w:t>Sing ‘</w:t>
      </w:r>
      <w:r w:rsidR="00B979D6">
        <w:rPr>
          <w:i/>
          <w:sz w:val="28"/>
          <w:szCs w:val="28"/>
        </w:rPr>
        <w:t>The Gift</w:t>
      </w:r>
      <w:r w:rsidRPr="001B548A">
        <w:rPr>
          <w:i/>
          <w:sz w:val="28"/>
          <w:szCs w:val="28"/>
        </w:rPr>
        <w:t>’</w:t>
      </w:r>
      <w:r w:rsidR="00B979D6">
        <w:rPr>
          <w:i/>
          <w:sz w:val="28"/>
          <w:szCs w:val="28"/>
        </w:rPr>
        <w:t xml:space="preserve"> – Upper School</w:t>
      </w:r>
    </w:p>
    <w:p w:rsidR="004350F6" w:rsidRPr="001B548A" w:rsidRDefault="004350F6" w:rsidP="00657629">
      <w:pPr>
        <w:pStyle w:val="ListParagraph"/>
        <w:numPr>
          <w:ilvl w:val="0"/>
          <w:numId w:val="1"/>
        </w:numPr>
        <w:spacing w:before="360" w:after="360" w:line="360" w:lineRule="auto"/>
        <w:rPr>
          <w:sz w:val="28"/>
          <w:szCs w:val="28"/>
        </w:rPr>
      </w:pPr>
      <w:r w:rsidRPr="001B548A">
        <w:rPr>
          <w:i/>
          <w:sz w:val="28"/>
          <w:szCs w:val="28"/>
        </w:rPr>
        <w:t xml:space="preserve">(Bring the parcel to the front of church to show the brown wrapping paper) </w:t>
      </w:r>
      <w:r w:rsidRPr="001B548A">
        <w:rPr>
          <w:sz w:val="28"/>
          <w:szCs w:val="28"/>
        </w:rPr>
        <w:t>Well that wrapping paper isn’t very jolly, is it?</w:t>
      </w:r>
    </w:p>
    <w:p w:rsidR="001777AC" w:rsidRDefault="004350F6" w:rsidP="00657629">
      <w:pPr>
        <w:pStyle w:val="ListParagraph"/>
        <w:numPr>
          <w:ilvl w:val="0"/>
          <w:numId w:val="1"/>
        </w:numPr>
        <w:spacing w:before="360" w:after="360" w:line="360" w:lineRule="auto"/>
        <w:rPr>
          <w:sz w:val="28"/>
          <w:szCs w:val="28"/>
        </w:rPr>
      </w:pPr>
      <w:r w:rsidRPr="001B548A">
        <w:rPr>
          <w:sz w:val="28"/>
          <w:szCs w:val="28"/>
        </w:rPr>
        <w:t xml:space="preserve">You’re right, but it represents well that </w:t>
      </w:r>
      <w:r w:rsidR="00D6292F" w:rsidRPr="001B548A">
        <w:rPr>
          <w:sz w:val="28"/>
          <w:szCs w:val="28"/>
        </w:rPr>
        <w:t>the baby was born in a stable – many babies at that t</w:t>
      </w:r>
      <w:r w:rsidRPr="001B548A">
        <w:rPr>
          <w:sz w:val="28"/>
          <w:szCs w:val="28"/>
        </w:rPr>
        <w:t>ime were born in a humble place and Jesus was one of them.</w:t>
      </w:r>
      <w:r w:rsidR="00933CAD" w:rsidRPr="001B548A">
        <w:rPr>
          <w:sz w:val="28"/>
          <w:szCs w:val="28"/>
        </w:rPr>
        <w:t xml:space="preserve"> </w:t>
      </w:r>
    </w:p>
    <w:p w:rsidR="00D6292F" w:rsidRPr="001B548A" w:rsidRDefault="00933CAD" w:rsidP="00657629">
      <w:pPr>
        <w:pStyle w:val="ListParagraph"/>
        <w:numPr>
          <w:ilvl w:val="0"/>
          <w:numId w:val="1"/>
        </w:numPr>
        <w:spacing w:before="360" w:after="360" w:line="360" w:lineRule="auto"/>
        <w:rPr>
          <w:sz w:val="28"/>
          <w:szCs w:val="28"/>
        </w:rPr>
      </w:pPr>
      <w:r w:rsidRPr="001B548A">
        <w:rPr>
          <w:sz w:val="28"/>
          <w:szCs w:val="28"/>
        </w:rPr>
        <w:t>The Bible tells us in Luke Chapter 2 verse 7: ‘and she gave birth to her firstborn, a son. She wrapped him in cloths and placed him in a manger because there was no guest room available to them.’</w:t>
      </w:r>
    </w:p>
    <w:p w:rsidR="004350F6" w:rsidRPr="001B548A" w:rsidRDefault="004350F6" w:rsidP="00657629">
      <w:pPr>
        <w:pStyle w:val="ListParagraph"/>
        <w:numPr>
          <w:ilvl w:val="0"/>
          <w:numId w:val="1"/>
        </w:numPr>
        <w:spacing w:before="360" w:after="360" w:line="360" w:lineRule="auto"/>
        <w:rPr>
          <w:sz w:val="28"/>
          <w:szCs w:val="28"/>
        </w:rPr>
      </w:pPr>
      <w:r w:rsidRPr="001B548A">
        <w:rPr>
          <w:sz w:val="28"/>
          <w:szCs w:val="28"/>
        </w:rPr>
        <w:t xml:space="preserve">Time to get the parcel moving again. Where is it starting this time? </w:t>
      </w:r>
      <w:r w:rsidRPr="001B548A">
        <w:rPr>
          <w:i/>
          <w:sz w:val="28"/>
          <w:szCs w:val="28"/>
        </w:rPr>
        <w:t>(Repeat process)</w:t>
      </w:r>
    </w:p>
    <w:p w:rsidR="004350F6" w:rsidRPr="001B548A" w:rsidRDefault="0011196C" w:rsidP="00657629">
      <w:pPr>
        <w:pStyle w:val="ListParagraph"/>
        <w:numPr>
          <w:ilvl w:val="0"/>
          <w:numId w:val="1"/>
        </w:numPr>
        <w:spacing w:before="360" w:after="360" w:line="360" w:lineRule="auto"/>
        <w:rPr>
          <w:sz w:val="28"/>
          <w:szCs w:val="28"/>
        </w:rPr>
      </w:pPr>
      <w:r w:rsidRPr="001B548A">
        <w:rPr>
          <w:sz w:val="28"/>
          <w:szCs w:val="28"/>
        </w:rPr>
        <w:t>Whilst we unwrap and share a treat with the adults, there’s time for another song</w:t>
      </w:r>
      <w:r w:rsidR="00C54097">
        <w:rPr>
          <w:sz w:val="28"/>
          <w:szCs w:val="28"/>
        </w:rPr>
        <w:t>, this time sung by the whole school</w:t>
      </w:r>
      <w:r w:rsidRPr="001B548A">
        <w:rPr>
          <w:sz w:val="28"/>
          <w:szCs w:val="28"/>
        </w:rPr>
        <w:t>.</w:t>
      </w:r>
      <w:r w:rsidR="00C54097">
        <w:rPr>
          <w:sz w:val="28"/>
          <w:szCs w:val="28"/>
        </w:rPr>
        <w:t xml:space="preserve"> It’s one of our favourites so we hope you enjoy it too!</w:t>
      </w:r>
    </w:p>
    <w:p w:rsidR="0011196C" w:rsidRPr="001B548A" w:rsidRDefault="0011196C" w:rsidP="00657629">
      <w:pPr>
        <w:spacing w:before="360" w:after="360" w:line="360" w:lineRule="auto"/>
        <w:ind w:left="360"/>
        <w:jc w:val="center"/>
        <w:rPr>
          <w:i/>
          <w:sz w:val="28"/>
          <w:szCs w:val="28"/>
        </w:rPr>
      </w:pPr>
      <w:r w:rsidRPr="001B548A">
        <w:rPr>
          <w:i/>
          <w:sz w:val="28"/>
          <w:szCs w:val="28"/>
        </w:rPr>
        <w:t>Sing ‘</w:t>
      </w:r>
      <w:r w:rsidR="00B979D6">
        <w:rPr>
          <w:i/>
          <w:sz w:val="28"/>
          <w:szCs w:val="28"/>
        </w:rPr>
        <w:t>Love Shone Down</w:t>
      </w:r>
      <w:r w:rsidRPr="001B548A">
        <w:rPr>
          <w:i/>
          <w:sz w:val="28"/>
          <w:szCs w:val="28"/>
        </w:rPr>
        <w:t>’</w:t>
      </w:r>
      <w:r w:rsidR="00B979D6">
        <w:rPr>
          <w:i/>
          <w:sz w:val="28"/>
          <w:szCs w:val="28"/>
        </w:rPr>
        <w:t xml:space="preserve"> - everyone</w:t>
      </w:r>
    </w:p>
    <w:p w:rsidR="0011196C" w:rsidRPr="001B548A" w:rsidRDefault="0011196C" w:rsidP="00657629">
      <w:pPr>
        <w:pStyle w:val="ListParagraph"/>
        <w:spacing w:before="360" w:after="360" w:line="360" w:lineRule="auto"/>
        <w:jc w:val="center"/>
        <w:rPr>
          <w:sz w:val="28"/>
          <w:szCs w:val="28"/>
        </w:rPr>
      </w:pPr>
      <w:r w:rsidRPr="001B548A">
        <w:rPr>
          <w:i/>
          <w:sz w:val="28"/>
          <w:szCs w:val="28"/>
        </w:rPr>
        <w:lastRenderedPageBreak/>
        <w:t>(Bring the parcel to the front of church to show the stars wrapping paper)</w:t>
      </w:r>
    </w:p>
    <w:p w:rsidR="00303AB4" w:rsidRPr="001B548A" w:rsidRDefault="0011196C" w:rsidP="00657629">
      <w:pPr>
        <w:pStyle w:val="ListParagraph"/>
        <w:numPr>
          <w:ilvl w:val="0"/>
          <w:numId w:val="1"/>
        </w:numPr>
        <w:spacing w:before="360" w:after="360" w:line="360" w:lineRule="auto"/>
        <w:rPr>
          <w:sz w:val="28"/>
          <w:szCs w:val="28"/>
        </w:rPr>
      </w:pPr>
      <w:r w:rsidRPr="001B548A">
        <w:rPr>
          <w:sz w:val="28"/>
          <w:szCs w:val="28"/>
        </w:rPr>
        <w:t xml:space="preserve">This one is easy to link with the Christmas story. </w:t>
      </w:r>
      <w:r w:rsidR="00D47AF8" w:rsidRPr="001B548A">
        <w:rPr>
          <w:sz w:val="28"/>
          <w:szCs w:val="28"/>
        </w:rPr>
        <w:t>A star led people to the place where Jesus was born.</w:t>
      </w:r>
      <w:r w:rsidRPr="001B548A">
        <w:rPr>
          <w:sz w:val="28"/>
          <w:szCs w:val="28"/>
        </w:rPr>
        <w:t xml:space="preserve"> </w:t>
      </w:r>
      <w:r w:rsidR="00933CAD" w:rsidRPr="001B548A">
        <w:rPr>
          <w:sz w:val="28"/>
          <w:szCs w:val="28"/>
        </w:rPr>
        <w:t xml:space="preserve"> </w:t>
      </w:r>
    </w:p>
    <w:p w:rsidR="00130AF9" w:rsidRPr="001B548A" w:rsidRDefault="00130AF9" w:rsidP="00657629">
      <w:pPr>
        <w:pStyle w:val="ListParagraph"/>
        <w:numPr>
          <w:ilvl w:val="0"/>
          <w:numId w:val="1"/>
        </w:numPr>
        <w:spacing w:before="360" w:after="360" w:line="360" w:lineRule="auto"/>
        <w:rPr>
          <w:sz w:val="28"/>
          <w:szCs w:val="28"/>
        </w:rPr>
      </w:pPr>
      <w:r w:rsidRPr="001B548A">
        <w:rPr>
          <w:sz w:val="28"/>
          <w:szCs w:val="28"/>
        </w:rPr>
        <w:t xml:space="preserve"> </w:t>
      </w:r>
      <w:r w:rsidR="00303AB4" w:rsidRPr="001B548A">
        <w:rPr>
          <w:sz w:val="28"/>
          <w:szCs w:val="28"/>
        </w:rPr>
        <w:t>Matthew Chapter 2 verse 1&amp;2: Jesus was born in the town of Bethlehem in Judea, during the time when Herod was king. Soon afterward, some men who studied the stars came from the East to Jerusalem and asked, “Where is the baby born to be the king of the Jews? We saw his star when it came up in the east, and we have come to worship him.”</w:t>
      </w:r>
    </w:p>
    <w:p w:rsidR="00303AB4" w:rsidRPr="001B548A" w:rsidRDefault="00303AB4" w:rsidP="00657629">
      <w:pPr>
        <w:pStyle w:val="ListParagraph"/>
        <w:numPr>
          <w:ilvl w:val="0"/>
          <w:numId w:val="1"/>
        </w:numPr>
        <w:spacing w:before="360" w:after="360" w:line="360" w:lineRule="auto"/>
        <w:rPr>
          <w:sz w:val="28"/>
          <w:szCs w:val="28"/>
        </w:rPr>
      </w:pPr>
      <w:r w:rsidRPr="001B548A">
        <w:rPr>
          <w:sz w:val="28"/>
          <w:szCs w:val="28"/>
        </w:rPr>
        <w:t xml:space="preserve">Matthew Chapter 2 verse 9&amp;10: 9-11 </w:t>
      </w:r>
      <w:proofErr w:type="gramStart"/>
      <w:r w:rsidRPr="001B548A">
        <w:rPr>
          <w:sz w:val="28"/>
          <w:szCs w:val="28"/>
        </w:rPr>
        <w:t>And</w:t>
      </w:r>
      <w:proofErr w:type="gramEnd"/>
      <w:r w:rsidRPr="001B548A">
        <w:rPr>
          <w:sz w:val="28"/>
          <w:szCs w:val="28"/>
        </w:rPr>
        <w:t xml:space="preserve"> so they left, and on their way they saw the same star they had seen in the East. When they saw it, how happy they were, what joy was theirs! It went ahead of them until it stopped over the place where the child was. They went into the house, and when they saw the child with his mother Mary, they knelt down and worship</w:t>
      </w:r>
      <w:r w:rsidR="00C54097">
        <w:rPr>
          <w:sz w:val="28"/>
          <w:szCs w:val="28"/>
        </w:rPr>
        <w:t>p</w:t>
      </w:r>
      <w:r w:rsidRPr="001B548A">
        <w:rPr>
          <w:sz w:val="28"/>
          <w:szCs w:val="28"/>
        </w:rPr>
        <w:t>ed him. They brought out their gifts of gold, frankincense, and myrrh, and presented them to him.</w:t>
      </w:r>
    </w:p>
    <w:p w:rsidR="00130AF9" w:rsidRPr="001B548A" w:rsidRDefault="00130AF9" w:rsidP="00657629">
      <w:pPr>
        <w:pStyle w:val="ListParagraph"/>
        <w:numPr>
          <w:ilvl w:val="0"/>
          <w:numId w:val="1"/>
        </w:numPr>
        <w:spacing w:before="360" w:after="360" w:line="360" w:lineRule="auto"/>
        <w:rPr>
          <w:sz w:val="28"/>
          <w:szCs w:val="28"/>
        </w:rPr>
      </w:pPr>
      <w:r w:rsidRPr="001B548A">
        <w:rPr>
          <w:sz w:val="28"/>
          <w:szCs w:val="28"/>
        </w:rPr>
        <w:t xml:space="preserve">We are nearing the end of our Pass the Parcel fun so let’s keep it going to a different row of seats, please. </w:t>
      </w:r>
    </w:p>
    <w:p w:rsidR="00130AF9" w:rsidRPr="001B548A" w:rsidRDefault="00130AF9" w:rsidP="00657629">
      <w:pPr>
        <w:pStyle w:val="ListParagraph"/>
        <w:numPr>
          <w:ilvl w:val="0"/>
          <w:numId w:val="1"/>
        </w:numPr>
        <w:spacing w:before="360" w:after="360" w:line="360" w:lineRule="auto"/>
        <w:rPr>
          <w:sz w:val="28"/>
          <w:szCs w:val="28"/>
        </w:rPr>
      </w:pPr>
      <w:r w:rsidRPr="001B548A">
        <w:rPr>
          <w:i/>
          <w:sz w:val="28"/>
          <w:szCs w:val="28"/>
        </w:rPr>
        <w:t xml:space="preserve">(Repeat process) </w:t>
      </w:r>
      <w:r w:rsidRPr="001B548A">
        <w:rPr>
          <w:sz w:val="28"/>
          <w:szCs w:val="28"/>
        </w:rPr>
        <w:t>And whilst we open that layer w</w:t>
      </w:r>
      <w:r w:rsidR="00933CAD" w:rsidRPr="001B548A">
        <w:rPr>
          <w:sz w:val="28"/>
          <w:szCs w:val="28"/>
        </w:rPr>
        <w:t xml:space="preserve">e have </w:t>
      </w:r>
      <w:r w:rsidR="00C54097">
        <w:rPr>
          <w:sz w:val="28"/>
          <w:szCs w:val="28"/>
        </w:rPr>
        <w:t xml:space="preserve">another </w:t>
      </w:r>
      <w:r w:rsidR="00933CAD" w:rsidRPr="001B548A">
        <w:rPr>
          <w:sz w:val="28"/>
          <w:szCs w:val="28"/>
        </w:rPr>
        <w:t xml:space="preserve">one of Thomas Russell Junior’s firm favourites to sing next: </w:t>
      </w:r>
      <w:r w:rsidR="00657629">
        <w:rPr>
          <w:sz w:val="28"/>
          <w:szCs w:val="28"/>
        </w:rPr>
        <w:t>‘</w:t>
      </w:r>
      <w:r w:rsidR="00933CAD" w:rsidRPr="001B548A">
        <w:rPr>
          <w:sz w:val="28"/>
          <w:szCs w:val="28"/>
        </w:rPr>
        <w:t xml:space="preserve">It </w:t>
      </w:r>
      <w:r w:rsidR="00C54097">
        <w:rPr>
          <w:sz w:val="28"/>
          <w:szCs w:val="28"/>
        </w:rPr>
        <w:t>W</w:t>
      </w:r>
      <w:r w:rsidR="00933CAD" w:rsidRPr="001B548A">
        <w:rPr>
          <w:sz w:val="28"/>
          <w:szCs w:val="28"/>
        </w:rPr>
        <w:t xml:space="preserve">as </w:t>
      </w:r>
      <w:r w:rsidR="00C54097">
        <w:rPr>
          <w:sz w:val="28"/>
          <w:szCs w:val="28"/>
        </w:rPr>
        <w:t>O</w:t>
      </w:r>
      <w:r w:rsidR="00933CAD" w:rsidRPr="001B548A">
        <w:rPr>
          <w:sz w:val="28"/>
          <w:szCs w:val="28"/>
        </w:rPr>
        <w:t xml:space="preserve">n </w:t>
      </w:r>
      <w:proofErr w:type="gramStart"/>
      <w:r w:rsidR="00C54097">
        <w:rPr>
          <w:sz w:val="28"/>
          <w:szCs w:val="28"/>
        </w:rPr>
        <w:t>A</w:t>
      </w:r>
      <w:proofErr w:type="gramEnd"/>
      <w:r w:rsidR="00C54097">
        <w:rPr>
          <w:sz w:val="28"/>
          <w:szCs w:val="28"/>
        </w:rPr>
        <w:t xml:space="preserve"> S</w:t>
      </w:r>
      <w:r w:rsidR="00933CAD" w:rsidRPr="001B548A">
        <w:rPr>
          <w:sz w:val="28"/>
          <w:szCs w:val="28"/>
        </w:rPr>
        <w:t xml:space="preserve">tarry </w:t>
      </w:r>
      <w:r w:rsidR="00C54097">
        <w:rPr>
          <w:sz w:val="28"/>
          <w:szCs w:val="28"/>
        </w:rPr>
        <w:t>N</w:t>
      </w:r>
      <w:r w:rsidR="00933CAD" w:rsidRPr="001B548A">
        <w:rPr>
          <w:sz w:val="28"/>
          <w:szCs w:val="28"/>
        </w:rPr>
        <w:t>ight</w:t>
      </w:r>
      <w:r w:rsidR="00657629">
        <w:rPr>
          <w:sz w:val="28"/>
          <w:szCs w:val="28"/>
        </w:rPr>
        <w:t>’</w:t>
      </w:r>
      <w:r w:rsidR="00933CAD" w:rsidRPr="001B548A">
        <w:rPr>
          <w:sz w:val="28"/>
          <w:szCs w:val="28"/>
        </w:rPr>
        <w:t>.</w:t>
      </w:r>
      <w:r w:rsidR="00D47AF8" w:rsidRPr="001B548A">
        <w:rPr>
          <w:sz w:val="28"/>
          <w:szCs w:val="28"/>
        </w:rPr>
        <w:t xml:space="preserve"> </w:t>
      </w:r>
      <w:r w:rsidR="00C54097">
        <w:rPr>
          <w:sz w:val="28"/>
          <w:szCs w:val="28"/>
        </w:rPr>
        <w:t>Do please join in with us if you can.</w:t>
      </w:r>
    </w:p>
    <w:p w:rsidR="00261B6C" w:rsidRPr="001B548A" w:rsidRDefault="00261B6C" w:rsidP="00657629">
      <w:pPr>
        <w:spacing w:before="360" w:after="360" w:line="360" w:lineRule="auto"/>
        <w:ind w:left="360"/>
        <w:jc w:val="center"/>
        <w:rPr>
          <w:i/>
          <w:sz w:val="28"/>
          <w:szCs w:val="28"/>
        </w:rPr>
      </w:pPr>
      <w:r w:rsidRPr="001B548A">
        <w:rPr>
          <w:i/>
          <w:sz w:val="28"/>
          <w:szCs w:val="28"/>
        </w:rPr>
        <w:t>Sing ‘</w:t>
      </w:r>
      <w:r w:rsidR="00657629">
        <w:rPr>
          <w:i/>
          <w:sz w:val="28"/>
          <w:szCs w:val="28"/>
        </w:rPr>
        <w:t xml:space="preserve">It </w:t>
      </w:r>
      <w:r w:rsidR="00C54097">
        <w:rPr>
          <w:i/>
          <w:sz w:val="28"/>
          <w:szCs w:val="28"/>
        </w:rPr>
        <w:t>W</w:t>
      </w:r>
      <w:r w:rsidR="00657629">
        <w:rPr>
          <w:i/>
          <w:sz w:val="28"/>
          <w:szCs w:val="28"/>
        </w:rPr>
        <w:t xml:space="preserve">as </w:t>
      </w:r>
      <w:r w:rsidR="00C54097">
        <w:rPr>
          <w:i/>
          <w:sz w:val="28"/>
          <w:szCs w:val="28"/>
        </w:rPr>
        <w:t>O</w:t>
      </w:r>
      <w:r w:rsidR="00657629">
        <w:rPr>
          <w:i/>
          <w:sz w:val="28"/>
          <w:szCs w:val="28"/>
        </w:rPr>
        <w:t xml:space="preserve">n </w:t>
      </w:r>
      <w:r w:rsidR="00C54097">
        <w:rPr>
          <w:i/>
          <w:sz w:val="28"/>
          <w:szCs w:val="28"/>
        </w:rPr>
        <w:t>A S</w:t>
      </w:r>
      <w:r w:rsidR="00657629">
        <w:rPr>
          <w:i/>
          <w:sz w:val="28"/>
          <w:szCs w:val="28"/>
        </w:rPr>
        <w:t xml:space="preserve">tarry </w:t>
      </w:r>
      <w:r w:rsidR="00C54097">
        <w:rPr>
          <w:i/>
          <w:sz w:val="28"/>
          <w:szCs w:val="28"/>
        </w:rPr>
        <w:t>N</w:t>
      </w:r>
      <w:r w:rsidR="00657629">
        <w:rPr>
          <w:i/>
          <w:sz w:val="28"/>
          <w:szCs w:val="28"/>
        </w:rPr>
        <w:t>ight</w:t>
      </w:r>
      <w:r w:rsidRPr="001B548A">
        <w:rPr>
          <w:i/>
          <w:sz w:val="28"/>
          <w:szCs w:val="28"/>
        </w:rPr>
        <w:t>’</w:t>
      </w:r>
      <w:r w:rsidR="00B979D6">
        <w:rPr>
          <w:i/>
          <w:sz w:val="28"/>
          <w:szCs w:val="28"/>
        </w:rPr>
        <w:t xml:space="preserve"> - Congregation</w:t>
      </w:r>
    </w:p>
    <w:p w:rsidR="00261B6C" w:rsidRPr="001B548A" w:rsidRDefault="00261B6C" w:rsidP="00657629">
      <w:pPr>
        <w:pStyle w:val="ListParagraph"/>
        <w:numPr>
          <w:ilvl w:val="0"/>
          <w:numId w:val="1"/>
        </w:numPr>
        <w:spacing w:before="360" w:after="360" w:line="360" w:lineRule="auto"/>
        <w:rPr>
          <w:sz w:val="28"/>
          <w:szCs w:val="28"/>
        </w:rPr>
      </w:pPr>
      <w:r w:rsidRPr="001B548A">
        <w:rPr>
          <w:i/>
          <w:sz w:val="28"/>
          <w:szCs w:val="28"/>
        </w:rPr>
        <w:t xml:space="preserve">(Bring the parcel to the front of church to show the </w:t>
      </w:r>
      <w:r w:rsidR="00303AB4" w:rsidRPr="001B548A">
        <w:rPr>
          <w:i/>
          <w:sz w:val="28"/>
          <w:szCs w:val="28"/>
        </w:rPr>
        <w:t>newspaper layer</w:t>
      </w:r>
      <w:r w:rsidRPr="001B548A">
        <w:rPr>
          <w:i/>
          <w:sz w:val="28"/>
          <w:szCs w:val="28"/>
        </w:rPr>
        <w:t>)</w:t>
      </w:r>
      <w:r w:rsidRPr="001B548A">
        <w:rPr>
          <w:sz w:val="28"/>
          <w:szCs w:val="28"/>
        </w:rPr>
        <w:t xml:space="preserve"> Newspaper?! As wrapping paper?! What’s that all about? </w:t>
      </w:r>
    </w:p>
    <w:p w:rsidR="00303AB4" w:rsidRPr="001B548A" w:rsidRDefault="00261B6C" w:rsidP="00657629">
      <w:pPr>
        <w:pStyle w:val="ListParagraph"/>
        <w:numPr>
          <w:ilvl w:val="0"/>
          <w:numId w:val="1"/>
        </w:numPr>
        <w:spacing w:before="360" w:after="360" w:line="360" w:lineRule="auto"/>
        <w:rPr>
          <w:sz w:val="28"/>
          <w:szCs w:val="28"/>
        </w:rPr>
      </w:pPr>
      <w:r w:rsidRPr="001B548A">
        <w:rPr>
          <w:sz w:val="28"/>
          <w:szCs w:val="28"/>
        </w:rPr>
        <w:t>Think about it – newspapers are a tool to spread news. The birth of Jesus is Good News for everyone!</w:t>
      </w:r>
    </w:p>
    <w:p w:rsidR="008878A7" w:rsidRPr="001B548A" w:rsidRDefault="008878A7" w:rsidP="00657629">
      <w:pPr>
        <w:pStyle w:val="ListParagraph"/>
        <w:numPr>
          <w:ilvl w:val="0"/>
          <w:numId w:val="1"/>
        </w:numPr>
        <w:spacing w:before="360" w:after="360" w:line="360" w:lineRule="auto"/>
        <w:rPr>
          <w:sz w:val="28"/>
          <w:szCs w:val="28"/>
        </w:rPr>
      </w:pPr>
      <w:r w:rsidRPr="001B548A">
        <w:rPr>
          <w:sz w:val="28"/>
          <w:szCs w:val="28"/>
        </w:rPr>
        <w:t xml:space="preserve">Luke Chapter 2 verses 13-18: Suddenly a great company of the heavenly host appeared with the angel, praising God and saying, “Glory to God in the highest heaven, and on earth peace to those on whom his favour rests.” When the angels had left them and gone into heaven, the shepherds said to one another, “Let’s go to </w:t>
      </w:r>
      <w:r w:rsidRPr="001B548A">
        <w:rPr>
          <w:sz w:val="28"/>
          <w:szCs w:val="28"/>
        </w:rPr>
        <w:lastRenderedPageBreak/>
        <w:t xml:space="preserve">Bethlehem and see this thing that has happened, which the Lord has told us about.” So they hurried off and found Mary and Joseph, and the baby, who was lying in the manger. When they had seen him, they spread the word concerning what had been told them about this child, and all who heard it were amazed at what the shepherds said to them. </w:t>
      </w:r>
    </w:p>
    <w:p w:rsidR="008878A7" w:rsidRPr="009612C9" w:rsidRDefault="00657629" w:rsidP="00657629">
      <w:pPr>
        <w:pStyle w:val="ListParagraph"/>
        <w:numPr>
          <w:ilvl w:val="0"/>
          <w:numId w:val="1"/>
        </w:numPr>
        <w:spacing w:before="360" w:after="360" w:line="360" w:lineRule="auto"/>
        <w:rPr>
          <w:sz w:val="28"/>
          <w:szCs w:val="28"/>
        </w:rPr>
      </w:pPr>
      <w:r>
        <w:rPr>
          <w:sz w:val="28"/>
          <w:szCs w:val="28"/>
        </w:rPr>
        <w:t>Let’s see what is u</w:t>
      </w:r>
      <w:r w:rsidR="00D47AF8" w:rsidRPr="001B548A">
        <w:rPr>
          <w:sz w:val="28"/>
          <w:szCs w:val="28"/>
        </w:rPr>
        <w:t>nderneath th</w:t>
      </w:r>
      <w:r>
        <w:rPr>
          <w:sz w:val="28"/>
          <w:szCs w:val="28"/>
        </w:rPr>
        <w:t xml:space="preserve">is layer: </w:t>
      </w:r>
      <w:r w:rsidRPr="00657629">
        <w:rPr>
          <w:i/>
          <w:sz w:val="28"/>
          <w:szCs w:val="28"/>
        </w:rPr>
        <w:t>(unwrap)</w:t>
      </w:r>
      <w:r w:rsidR="00D47AF8" w:rsidRPr="001B548A">
        <w:rPr>
          <w:sz w:val="28"/>
          <w:szCs w:val="28"/>
        </w:rPr>
        <w:t xml:space="preserve"> </w:t>
      </w:r>
      <w:r>
        <w:rPr>
          <w:sz w:val="28"/>
          <w:szCs w:val="28"/>
        </w:rPr>
        <w:t xml:space="preserve">Look! A box of Celebrations - </w:t>
      </w:r>
      <w:r w:rsidR="00D47AF8" w:rsidRPr="001B548A">
        <w:rPr>
          <w:sz w:val="28"/>
          <w:szCs w:val="28"/>
        </w:rPr>
        <w:t xml:space="preserve">a reminder that the birth of Jesus at Christmas is a </w:t>
      </w:r>
      <w:r w:rsidR="008878A7" w:rsidRPr="001B548A">
        <w:rPr>
          <w:sz w:val="28"/>
          <w:szCs w:val="28"/>
        </w:rPr>
        <w:t>reason for celebrating</w:t>
      </w:r>
      <w:r w:rsidR="008878A7" w:rsidRPr="001B548A">
        <w:rPr>
          <w:i/>
          <w:sz w:val="28"/>
          <w:szCs w:val="28"/>
        </w:rPr>
        <w:t>.</w:t>
      </w:r>
    </w:p>
    <w:p w:rsidR="009612C9" w:rsidRPr="009612C9" w:rsidRDefault="009612C9" w:rsidP="009612C9">
      <w:pPr>
        <w:pStyle w:val="ListParagraph"/>
        <w:numPr>
          <w:ilvl w:val="0"/>
          <w:numId w:val="1"/>
        </w:numPr>
        <w:spacing w:before="360" w:after="360" w:line="360" w:lineRule="auto"/>
        <w:rPr>
          <w:sz w:val="28"/>
          <w:szCs w:val="28"/>
        </w:rPr>
      </w:pPr>
      <w:r w:rsidRPr="009612C9">
        <w:rPr>
          <w:sz w:val="28"/>
          <w:szCs w:val="28"/>
        </w:rPr>
        <w:t>Luke</w:t>
      </w:r>
      <w:r>
        <w:rPr>
          <w:sz w:val="28"/>
          <w:szCs w:val="28"/>
        </w:rPr>
        <w:t xml:space="preserve"> Chapter 2 verse </w:t>
      </w:r>
      <w:r w:rsidRPr="009612C9">
        <w:rPr>
          <w:sz w:val="28"/>
          <w:szCs w:val="28"/>
        </w:rPr>
        <w:t>14</w:t>
      </w:r>
      <w:r>
        <w:rPr>
          <w:sz w:val="28"/>
          <w:szCs w:val="28"/>
        </w:rPr>
        <w:t xml:space="preserve"> - </w:t>
      </w:r>
      <w:r w:rsidRPr="009612C9">
        <w:rPr>
          <w:sz w:val="28"/>
          <w:szCs w:val="28"/>
        </w:rPr>
        <w:t>Glory to God in the highest, and on earth peace, good will toward men.</w:t>
      </w:r>
    </w:p>
    <w:p w:rsidR="00CB31A0" w:rsidRDefault="001B548A" w:rsidP="00CB31A0">
      <w:pPr>
        <w:pStyle w:val="ListParagraph"/>
        <w:numPr>
          <w:ilvl w:val="0"/>
          <w:numId w:val="1"/>
        </w:numPr>
        <w:spacing w:before="360" w:after="360" w:line="360" w:lineRule="auto"/>
        <w:rPr>
          <w:sz w:val="28"/>
          <w:szCs w:val="28"/>
        </w:rPr>
      </w:pPr>
      <w:r w:rsidRPr="001B548A">
        <w:rPr>
          <w:sz w:val="28"/>
          <w:szCs w:val="28"/>
        </w:rPr>
        <w:t xml:space="preserve">As you leave at the end, </w:t>
      </w:r>
      <w:r w:rsidR="00CB31A0">
        <w:rPr>
          <w:sz w:val="28"/>
          <w:szCs w:val="28"/>
        </w:rPr>
        <w:t xml:space="preserve">do </w:t>
      </w:r>
      <w:r w:rsidRPr="001B548A">
        <w:rPr>
          <w:sz w:val="28"/>
          <w:szCs w:val="28"/>
        </w:rPr>
        <w:t>please take a chocolate to celebrate with us</w:t>
      </w:r>
      <w:r w:rsidR="00C54097">
        <w:rPr>
          <w:sz w:val="28"/>
          <w:szCs w:val="28"/>
        </w:rPr>
        <w:t xml:space="preserve"> if you have missed out on the other goodies shared this afternoon</w:t>
      </w:r>
      <w:r w:rsidRPr="001B548A">
        <w:rPr>
          <w:sz w:val="28"/>
          <w:szCs w:val="28"/>
        </w:rPr>
        <w:t>.</w:t>
      </w:r>
      <w:r w:rsidR="00D47AF8" w:rsidRPr="001B548A">
        <w:rPr>
          <w:sz w:val="28"/>
          <w:szCs w:val="28"/>
        </w:rPr>
        <w:t xml:space="preserve"> </w:t>
      </w:r>
    </w:p>
    <w:p w:rsidR="00CB31A0" w:rsidRDefault="00CB31A0" w:rsidP="00CB31A0">
      <w:pPr>
        <w:pStyle w:val="ListParagraph"/>
        <w:numPr>
          <w:ilvl w:val="0"/>
          <w:numId w:val="1"/>
        </w:numPr>
        <w:spacing w:before="360" w:after="360" w:line="360" w:lineRule="auto"/>
        <w:rPr>
          <w:sz w:val="28"/>
          <w:szCs w:val="28"/>
        </w:rPr>
      </w:pPr>
      <w:r>
        <w:rPr>
          <w:sz w:val="28"/>
          <w:szCs w:val="28"/>
        </w:rPr>
        <w:t>But first, time for another song…</w:t>
      </w:r>
      <w:r w:rsidR="00C54097">
        <w:rPr>
          <w:sz w:val="28"/>
          <w:szCs w:val="28"/>
        </w:rPr>
        <w:t>this time it’s Anson’s turn with ‘This Christmas Time’.</w:t>
      </w:r>
    </w:p>
    <w:p w:rsidR="00CB31A0" w:rsidRDefault="00CB31A0" w:rsidP="00CB31A0">
      <w:pPr>
        <w:spacing w:before="360" w:after="360" w:line="360" w:lineRule="auto"/>
        <w:ind w:left="360"/>
        <w:jc w:val="center"/>
        <w:rPr>
          <w:i/>
          <w:sz w:val="28"/>
          <w:szCs w:val="28"/>
        </w:rPr>
      </w:pPr>
      <w:r w:rsidRPr="00CB31A0">
        <w:rPr>
          <w:i/>
          <w:sz w:val="28"/>
          <w:szCs w:val="28"/>
        </w:rPr>
        <w:t>Sing ‘</w:t>
      </w:r>
      <w:r w:rsidR="00B979D6">
        <w:rPr>
          <w:i/>
          <w:sz w:val="28"/>
          <w:szCs w:val="28"/>
        </w:rPr>
        <w:t>This Christmas Time</w:t>
      </w:r>
      <w:r w:rsidRPr="00CB31A0">
        <w:rPr>
          <w:i/>
          <w:sz w:val="28"/>
          <w:szCs w:val="28"/>
        </w:rPr>
        <w:t>’</w:t>
      </w:r>
      <w:r w:rsidR="00B979D6">
        <w:rPr>
          <w:i/>
          <w:sz w:val="28"/>
          <w:szCs w:val="28"/>
        </w:rPr>
        <w:t xml:space="preserve"> - Anson</w:t>
      </w:r>
      <w:bookmarkStart w:id="0" w:name="_GoBack"/>
      <w:bookmarkEnd w:id="0"/>
    </w:p>
    <w:p w:rsidR="00591211" w:rsidRDefault="001B548A" w:rsidP="00CB31A0">
      <w:pPr>
        <w:pStyle w:val="ListParagraph"/>
        <w:numPr>
          <w:ilvl w:val="0"/>
          <w:numId w:val="1"/>
        </w:numPr>
        <w:spacing w:before="360" w:after="360" w:line="360" w:lineRule="auto"/>
        <w:rPr>
          <w:sz w:val="28"/>
          <w:szCs w:val="28"/>
        </w:rPr>
      </w:pPr>
      <w:r w:rsidRPr="00CB31A0">
        <w:rPr>
          <w:sz w:val="28"/>
          <w:szCs w:val="28"/>
        </w:rPr>
        <w:t xml:space="preserve">To close our service today, we’d like to ask Vicar Andrew to lead us in </w:t>
      </w:r>
      <w:r w:rsidRPr="00B979D6">
        <w:rPr>
          <w:i/>
          <w:sz w:val="28"/>
          <w:szCs w:val="28"/>
        </w:rPr>
        <w:t>prayer</w:t>
      </w:r>
      <w:r w:rsidRPr="00CB31A0">
        <w:rPr>
          <w:sz w:val="28"/>
          <w:szCs w:val="28"/>
        </w:rPr>
        <w:t>.</w:t>
      </w:r>
    </w:p>
    <w:p w:rsidR="00C54097" w:rsidRDefault="00C54097" w:rsidP="00C54097">
      <w:pPr>
        <w:pStyle w:val="ListParagraph"/>
        <w:spacing w:before="360" w:after="360" w:line="360" w:lineRule="auto"/>
        <w:jc w:val="center"/>
        <w:rPr>
          <w:i/>
          <w:sz w:val="28"/>
          <w:szCs w:val="28"/>
        </w:rPr>
      </w:pPr>
      <w:r>
        <w:rPr>
          <w:i/>
          <w:sz w:val="28"/>
          <w:szCs w:val="28"/>
        </w:rPr>
        <w:t>Vicar Andrew leads the prayer.</w:t>
      </w:r>
    </w:p>
    <w:p w:rsidR="00C54097" w:rsidRPr="00C54097" w:rsidRDefault="00C54097" w:rsidP="00C54097">
      <w:pPr>
        <w:pStyle w:val="ListParagraph"/>
        <w:spacing w:before="360" w:after="360" w:line="360" w:lineRule="auto"/>
        <w:jc w:val="center"/>
        <w:rPr>
          <w:i/>
          <w:sz w:val="28"/>
          <w:szCs w:val="28"/>
        </w:rPr>
      </w:pPr>
      <w:r>
        <w:rPr>
          <w:i/>
          <w:sz w:val="28"/>
          <w:szCs w:val="28"/>
        </w:rPr>
        <w:t xml:space="preserve">Mrs Sharp presents to the congregation with thanks to </w:t>
      </w:r>
      <w:proofErr w:type="spellStart"/>
      <w:r>
        <w:rPr>
          <w:i/>
          <w:sz w:val="28"/>
          <w:szCs w:val="28"/>
        </w:rPr>
        <w:t>chn</w:t>
      </w:r>
      <w:proofErr w:type="spellEnd"/>
      <w:r>
        <w:rPr>
          <w:i/>
          <w:sz w:val="28"/>
          <w:szCs w:val="28"/>
        </w:rPr>
        <w:t>, staff, Andrew and parents and also explaining about the exit plan today.</w:t>
      </w:r>
    </w:p>
    <w:p w:rsidR="00B979D6" w:rsidRPr="00B979D6" w:rsidRDefault="00B979D6" w:rsidP="00B979D6">
      <w:pPr>
        <w:pStyle w:val="ListParagraph"/>
        <w:spacing w:before="360" w:after="360" w:line="360" w:lineRule="auto"/>
        <w:jc w:val="center"/>
        <w:rPr>
          <w:i/>
          <w:sz w:val="28"/>
          <w:szCs w:val="28"/>
        </w:rPr>
      </w:pPr>
      <w:r w:rsidRPr="00B979D6">
        <w:rPr>
          <w:i/>
          <w:sz w:val="28"/>
          <w:szCs w:val="28"/>
        </w:rPr>
        <w:t>Sing ‘</w:t>
      </w:r>
      <w:r>
        <w:rPr>
          <w:i/>
          <w:sz w:val="28"/>
          <w:szCs w:val="28"/>
        </w:rPr>
        <w:t>Wish It Could Be Christmas Everyday</w:t>
      </w:r>
      <w:r w:rsidRPr="00B979D6">
        <w:rPr>
          <w:i/>
          <w:sz w:val="28"/>
          <w:szCs w:val="28"/>
        </w:rPr>
        <w:t xml:space="preserve">’ - </w:t>
      </w:r>
      <w:r>
        <w:rPr>
          <w:i/>
          <w:sz w:val="28"/>
          <w:szCs w:val="28"/>
        </w:rPr>
        <w:t>Congregation</w:t>
      </w:r>
    </w:p>
    <w:p w:rsidR="00591211" w:rsidRDefault="00591211">
      <w:pPr>
        <w:rPr>
          <w:sz w:val="28"/>
          <w:szCs w:val="28"/>
        </w:rPr>
      </w:pPr>
      <w:r>
        <w:rPr>
          <w:sz w:val="28"/>
          <w:szCs w:val="28"/>
        </w:rPr>
        <w:br w:type="page"/>
      </w:r>
    </w:p>
    <w:p w:rsidR="00CA3C04" w:rsidRPr="00A0216F" w:rsidRDefault="00CA3C04">
      <w:pPr>
        <w:rPr>
          <w:b/>
          <w:sz w:val="28"/>
          <w:szCs w:val="28"/>
          <w:u w:val="single"/>
        </w:rPr>
      </w:pPr>
      <w:r w:rsidRPr="00A0216F">
        <w:rPr>
          <w:b/>
          <w:sz w:val="28"/>
          <w:szCs w:val="28"/>
          <w:u w:val="single"/>
        </w:rPr>
        <w:lastRenderedPageBreak/>
        <w:t>Christmas Carol Concert</w:t>
      </w:r>
    </w:p>
    <w:p w:rsidR="00CA3C04" w:rsidRDefault="00CA3C04">
      <w:pPr>
        <w:rPr>
          <w:b/>
          <w:u w:val="single"/>
        </w:rPr>
      </w:pPr>
      <w:r>
        <w:rPr>
          <w:b/>
          <w:u w:val="single"/>
        </w:rPr>
        <w:t>Monday 4</w:t>
      </w:r>
      <w:r w:rsidRPr="00CA3C04">
        <w:rPr>
          <w:b/>
          <w:u w:val="single"/>
          <w:vertAlign w:val="superscript"/>
        </w:rPr>
        <w:t>th</w:t>
      </w:r>
      <w:r>
        <w:rPr>
          <w:b/>
          <w:u w:val="single"/>
        </w:rPr>
        <w:t xml:space="preserve"> December</w:t>
      </w:r>
      <w:r w:rsidR="00CA36D0">
        <w:rPr>
          <w:b/>
          <w:u w:val="single"/>
        </w:rPr>
        <w:t xml:space="preserve"> - all</w:t>
      </w:r>
    </w:p>
    <w:p w:rsidR="00CA36D0" w:rsidRDefault="00CA3C04">
      <w:pPr>
        <w:rPr>
          <w:b/>
          <w:u w:val="single"/>
        </w:rPr>
      </w:pPr>
      <w:r w:rsidRPr="00CA36D0">
        <w:rPr>
          <w:b/>
        </w:rPr>
        <w:t xml:space="preserve">Whole School Assembly – including teachers – going through the </w:t>
      </w:r>
      <w:r w:rsidR="00CA36D0" w:rsidRPr="00CA36D0">
        <w:rPr>
          <w:b/>
        </w:rPr>
        <w:t>layout of the concert</w:t>
      </w:r>
    </w:p>
    <w:p w:rsidR="00CA36D0" w:rsidRDefault="00CA36D0">
      <w:pPr>
        <w:rPr>
          <w:b/>
          <w:u w:val="single"/>
        </w:rPr>
      </w:pPr>
      <w:r>
        <w:rPr>
          <w:b/>
          <w:u w:val="single"/>
        </w:rPr>
        <w:t>Tuesday 5</w:t>
      </w:r>
      <w:r w:rsidRPr="00CA36D0">
        <w:rPr>
          <w:b/>
          <w:u w:val="single"/>
          <w:vertAlign w:val="superscript"/>
        </w:rPr>
        <w:t>th</w:t>
      </w:r>
      <w:r>
        <w:rPr>
          <w:b/>
          <w:u w:val="single"/>
        </w:rPr>
        <w:t xml:space="preserve"> December – in Houses</w:t>
      </w:r>
    </w:p>
    <w:p w:rsidR="00CA36D0" w:rsidRDefault="00CA36D0" w:rsidP="00A0216F">
      <w:pPr>
        <w:spacing w:after="0"/>
        <w:rPr>
          <w:b/>
        </w:rPr>
      </w:pPr>
      <w:r>
        <w:rPr>
          <w:b/>
        </w:rPr>
        <w:t xml:space="preserve">Houses – Anson 3M, Clinton 3D, Bassett 4V, Jervis 4P – Learn House song and </w:t>
      </w:r>
      <w:proofErr w:type="gramStart"/>
      <w:r>
        <w:rPr>
          <w:b/>
        </w:rPr>
        <w:t>Because</w:t>
      </w:r>
      <w:proofErr w:type="gramEnd"/>
      <w:r>
        <w:rPr>
          <w:b/>
        </w:rPr>
        <w:t xml:space="preserve"> it’s Christmas (House verse)</w:t>
      </w:r>
    </w:p>
    <w:p w:rsidR="00CA36D0" w:rsidRDefault="00CA36D0" w:rsidP="00A0216F">
      <w:pPr>
        <w:spacing w:after="0"/>
        <w:rPr>
          <w:b/>
        </w:rPr>
      </w:pPr>
      <w:r>
        <w:rPr>
          <w:b/>
        </w:rPr>
        <w:t>All music is uploaded on Staff Share in WOS folders – see top left of song words.</w:t>
      </w:r>
    </w:p>
    <w:p w:rsidR="00CA36D0" w:rsidRDefault="00CA36D0">
      <w:pPr>
        <w:rPr>
          <w:b/>
        </w:rPr>
      </w:pPr>
      <w:r>
        <w:rPr>
          <w:b/>
        </w:rPr>
        <w:t>Speakers in ICT suite with SS and GG</w:t>
      </w:r>
    </w:p>
    <w:p w:rsidR="00CA36D0" w:rsidRPr="00CA36D0" w:rsidRDefault="00CA36D0">
      <w:pPr>
        <w:rPr>
          <w:b/>
          <w:u w:val="single"/>
        </w:rPr>
      </w:pPr>
      <w:r w:rsidRPr="00CA36D0">
        <w:rPr>
          <w:b/>
          <w:u w:val="single"/>
        </w:rPr>
        <w:t>Wednesday 6</w:t>
      </w:r>
      <w:r w:rsidRPr="00CA36D0">
        <w:rPr>
          <w:b/>
          <w:u w:val="single"/>
          <w:vertAlign w:val="superscript"/>
        </w:rPr>
        <w:t>th</w:t>
      </w:r>
      <w:r w:rsidRPr="00CA36D0">
        <w:rPr>
          <w:b/>
          <w:u w:val="single"/>
        </w:rPr>
        <w:t xml:space="preserve"> December</w:t>
      </w:r>
      <w:r>
        <w:rPr>
          <w:b/>
          <w:u w:val="single"/>
        </w:rPr>
        <w:t xml:space="preserve"> – SS and GG</w:t>
      </w:r>
    </w:p>
    <w:p w:rsidR="00CA36D0" w:rsidRDefault="00CA36D0">
      <w:pPr>
        <w:rPr>
          <w:b/>
        </w:rPr>
      </w:pPr>
      <w:r>
        <w:rPr>
          <w:b/>
        </w:rPr>
        <w:t>Whole School Assembly – House show of what they’ve learnt</w:t>
      </w:r>
      <w:r w:rsidR="00190B09">
        <w:rPr>
          <w:b/>
        </w:rPr>
        <w:t xml:space="preserve"> and other songs</w:t>
      </w:r>
    </w:p>
    <w:p w:rsidR="00CA36D0" w:rsidRPr="00CA36D0" w:rsidRDefault="00CA36D0">
      <w:pPr>
        <w:rPr>
          <w:b/>
          <w:u w:val="single"/>
        </w:rPr>
      </w:pPr>
      <w:r w:rsidRPr="00CA36D0">
        <w:rPr>
          <w:b/>
          <w:u w:val="single"/>
        </w:rPr>
        <w:t>Thursday 7</w:t>
      </w:r>
      <w:r w:rsidRPr="00CA36D0">
        <w:rPr>
          <w:b/>
          <w:u w:val="single"/>
          <w:vertAlign w:val="superscript"/>
        </w:rPr>
        <w:t>th</w:t>
      </w:r>
      <w:r w:rsidRPr="00CA36D0">
        <w:rPr>
          <w:b/>
          <w:u w:val="single"/>
        </w:rPr>
        <w:t xml:space="preserve"> December – in Year Groups</w:t>
      </w:r>
    </w:p>
    <w:p w:rsidR="00CA36D0" w:rsidRDefault="00CA36D0" w:rsidP="00A0216F">
      <w:pPr>
        <w:spacing w:after="0"/>
        <w:rPr>
          <w:b/>
        </w:rPr>
      </w:pPr>
      <w:r>
        <w:rPr>
          <w:b/>
        </w:rPr>
        <w:t xml:space="preserve">In Year groups – learn Upper </w:t>
      </w:r>
      <w:r w:rsidRPr="00A0216F">
        <w:rPr>
          <w:b/>
          <w:u w:val="single"/>
        </w:rPr>
        <w:t>or</w:t>
      </w:r>
      <w:r>
        <w:rPr>
          <w:b/>
        </w:rPr>
        <w:t xml:space="preserve"> Lower School songs and Congregation song</w:t>
      </w:r>
    </w:p>
    <w:p w:rsidR="00190B09" w:rsidRDefault="00190B09" w:rsidP="00190B09">
      <w:pPr>
        <w:rPr>
          <w:b/>
        </w:rPr>
      </w:pPr>
      <w:r>
        <w:rPr>
          <w:b/>
        </w:rPr>
        <w:t>Speakers in ICT suite with SS and GG</w:t>
      </w:r>
    </w:p>
    <w:p w:rsidR="00190B09" w:rsidRPr="003A32E1" w:rsidRDefault="003A32E1">
      <w:pPr>
        <w:rPr>
          <w:b/>
          <w:color w:val="FF0000"/>
          <w:u w:val="single"/>
        </w:rPr>
      </w:pPr>
      <w:r w:rsidRPr="003A32E1">
        <w:rPr>
          <w:b/>
          <w:color w:val="FF0000"/>
          <w:u w:val="single"/>
        </w:rPr>
        <w:t>Friday 8</w:t>
      </w:r>
      <w:r w:rsidRPr="003A32E1">
        <w:rPr>
          <w:b/>
          <w:color w:val="FF0000"/>
          <w:u w:val="single"/>
          <w:vertAlign w:val="superscript"/>
        </w:rPr>
        <w:t>th</w:t>
      </w:r>
      <w:r w:rsidRPr="003A32E1">
        <w:rPr>
          <w:b/>
          <w:color w:val="FF0000"/>
          <w:u w:val="single"/>
        </w:rPr>
        <w:t xml:space="preserve"> December – remember 40 choir children are out at Lichfield Cathedral for the afternoon and evening.</w:t>
      </w:r>
    </w:p>
    <w:p w:rsidR="00CA36D0" w:rsidRPr="00190B09" w:rsidRDefault="00CA36D0">
      <w:pPr>
        <w:rPr>
          <w:b/>
          <w:u w:val="single"/>
        </w:rPr>
      </w:pPr>
      <w:r w:rsidRPr="00190B09">
        <w:rPr>
          <w:b/>
          <w:u w:val="single"/>
        </w:rPr>
        <w:t xml:space="preserve">Monday </w:t>
      </w:r>
      <w:r w:rsidR="00190B09">
        <w:rPr>
          <w:b/>
          <w:u w:val="single"/>
        </w:rPr>
        <w:t>11</w:t>
      </w:r>
      <w:r w:rsidRPr="00190B09">
        <w:rPr>
          <w:b/>
          <w:u w:val="single"/>
          <w:vertAlign w:val="superscript"/>
        </w:rPr>
        <w:t>th</w:t>
      </w:r>
      <w:r w:rsidRPr="00190B09">
        <w:rPr>
          <w:b/>
          <w:u w:val="single"/>
        </w:rPr>
        <w:t xml:space="preserve"> December</w:t>
      </w:r>
      <w:r w:rsidR="00190B09" w:rsidRPr="00190B09">
        <w:rPr>
          <w:b/>
          <w:u w:val="single"/>
        </w:rPr>
        <w:t xml:space="preserve"> – SS and GG</w:t>
      </w:r>
    </w:p>
    <w:p w:rsidR="00190B09" w:rsidRDefault="00190B09" w:rsidP="00A0216F">
      <w:pPr>
        <w:spacing w:after="0"/>
        <w:rPr>
          <w:b/>
        </w:rPr>
      </w:pPr>
      <w:r>
        <w:rPr>
          <w:b/>
        </w:rPr>
        <w:t xml:space="preserve">Whole School Assembly – full run through beginning to end </w:t>
      </w:r>
    </w:p>
    <w:p w:rsidR="00190B09" w:rsidRDefault="00190B09">
      <w:pPr>
        <w:rPr>
          <w:b/>
        </w:rPr>
      </w:pPr>
      <w:r>
        <w:rPr>
          <w:b/>
        </w:rPr>
        <w:t>(Note: 1 hour long assembly – to compensate for loss of PPA on Friday 15</w:t>
      </w:r>
      <w:r w:rsidRPr="00190B09">
        <w:rPr>
          <w:b/>
          <w:vertAlign w:val="superscript"/>
        </w:rPr>
        <w:t>th</w:t>
      </w:r>
      <w:r>
        <w:rPr>
          <w:b/>
        </w:rPr>
        <w:t xml:space="preserve"> whilst at Church)</w:t>
      </w:r>
    </w:p>
    <w:p w:rsidR="00190B09" w:rsidRDefault="00190B09" w:rsidP="00190B09">
      <w:pPr>
        <w:rPr>
          <w:b/>
          <w:u w:val="single"/>
        </w:rPr>
      </w:pPr>
      <w:r>
        <w:rPr>
          <w:b/>
          <w:u w:val="single"/>
        </w:rPr>
        <w:t>Tuesday 12</w:t>
      </w:r>
      <w:r w:rsidRPr="00CA36D0">
        <w:rPr>
          <w:b/>
          <w:u w:val="single"/>
          <w:vertAlign w:val="superscript"/>
        </w:rPr>
        <w:t>th</w:t>
      </w:r>
      <w:r>
        <w:rPr>
          <w:b/>
          <w:u w:val="single"/>
        </w:rPr>
        <w:t xml:space="preserve"> December – in Houses</w:t>
      </w:r>
    </w:p>
    <w:p w:rsidR="00190B09" w:rsidRDefault="00190B09" w:rsidP="00A0216F">
      <w:pPr>
        <w:spacing w:after="0"/>
        <w:rPr>
          <w:b/>
        </w:rPr>
      </w:pPr>
      <w:r>
        <w:rPr>
          <w:b/>
        </w:rPr>
        <w:t xml:space="preserve">Houses – Anson 3M, Clinton 3D, Bassett 4V, Jervis 4P – Recap House song, Lower and Upper School songs and </w:t>
      </w:r>
      <w:proofErr w:type="gramStart"/>
      <w:r>
        <w:rPr>
          <w:b/>
        </w:rPr>
        <w:t>Because</w:t>
      </w:r>
      <w:proofErr w:type="gramEnd"/>
      <w:r>
        <w:rPr>
          <w:b/>
        </w:rPr>
        <w:t xml:space="preserve"> it’s Christmas (with House verse) hopefully without words on screen.</w:t>
      </w:r>
    </w:p>
    <w:p w:rsidR="00190B09" w:rsidRDefault="00190B09" w:rsidP="00190B09">
      <w:pPr>
        <w:rPr>
          <w:b/>
        </w:rPr>
      </w:pPr>
      <w:r>
        <w:rPr>
          <w:b/>
        </w:rPr>
        <w:t>Speakers in ICT suite with SS and GG</w:t>
      </w:r>
    </w:p>
    <w:p w:rsidR="00190B09" w:rsidRPr="00190B09" w:rsidRDefault="00190B09" w:rsidP="00190B09">
      <w:pPr>
        <w:rPr>
          <w:b/>
          <w:u w:val="single"/>
        </w:rPr>
      </w:pPr>
      <w:r w:rsidRPr="00190B09">
        <w:rPr>
          <w:b/>
          <w:u w:val="single"/>
        </w:rPr>
        <w:t>Wednesday 13</w:t>
      </w:r>
      <w:r w:rsidRPr="00190B09">
        <w:rPr>
          <w:b/>
          <w:u w:val="single"/>
          <w:vertAlign w:val="superscript"/>
        </w:rPr>
        <w:t>th</w:t>
      </w:r>
      <w:r w:rsidRPr="00190B09">
        <w:rPr>
          <w:b/>
          <w:u w:val="single"/>
        </w:rPr>
        <w:t xml:space="preserve"> December – SS and GG</w:t>
      </w:r>
    </w:p>
    <w:p w:rsidR="00190B09" w:rsidRDefault="00190B09" w:rsidP="00A0216F">
      <w:pPr>
        <w:spacing w:after="0"/>
        <w:rPr>
          <w:b/>
        </w:rPr>
      </w:pPr>
      <w:r>
        <w:rPr>
          <w:b/>
        </w:rPr>
        <w:t xml:space="preserve">Whole School Assembly – full run through beginning to end </w:t>
      </w:r>
    </w:p>
    <w:p w:rsidR="00190B09" w:rsidRDefault="00190B09" w:rsidP="00190B09">
      <w:pPr>
        <w:rPr>
          <w:b/>
        </w:rPr>
      </w:pPr>
      <w:r>
        <w:rPr>
          <w:b/>
        </w:rPr>
        <w:t>(Note: 1 hour long assembly – to compensate for loss of PPA on Friday 15</w:t>
      </w:r>
      <w:r w:rsidRPr="00190B09">
        <w:rPr>
          <w:b/>
          <w:vertAlign w:val="superscript"/>
        </w:rPr>
        <w:t>th</w:t>
      </w:r>
      <w:r>
        <w:rPr>
          <w:b/>
        </w:rPr>
        <w:t xml:space="preserve"> whilst at Church)</w:t>
      </w:r>
    </w:p>
    <w:p w:rsidR="00190B09" w:rsidRDefault="00190B09">
      <w:pPr>
        <w:rPr>
          <w:b/>
          <w:u w:val="single"/>
        </w:rPr>
      </w:pPr>
      <w:r w:rsidRPr="00190B09">
        <w:rPr>
          <w:b/>
          <w:u w:val="single"/>
        </w:rPr>
        <w:t>Thursday 14</w:t>
      </w:r>
      <w:r w:rsidRPr="00190B09">
        <w:rPr>
          <w:b/>
          <w:u w:val="single"/>
          <w:vertAlign w:val="superscript"/>
        </w:rPr>
        <w:t>th</w:t>
      </w:r>
      <w:r w:rsidRPr="00190B09">
        <w:rPr>
          <w:b/>
          <w:u w:val="single"/>
        </w:rPr>
        <w:t xml:space="preserve"> December – TBC based on where gaps are</w:t>
      </w:r>
    </w:p>
    <w:p w:rsidR="00190B09" w:rsidRDefault="00190B09">
      <w:pPr>
        <w:rPr>
          <w:b/>
          <w:u w:val="single"/>
        </w:rPr>
      </w:pPr>
      <w:r>
        <w:rPr>
          <w:b/>
          <w:u w:val="single"/>
        </w:rPr>
        <w:t>Friday 15</w:t>
      </w:r>
      <w:r w:rsidRPr="00190B09">
        <w:rPr>
          <w:b/>
          <w:u w:val="single"/>
          <w:vertAlign w:val="superscript"/>
        </w:rPr>
        <w:t>th</w:t>
      </w:r>
      <w:r>
        <w:rPr>
          <w:b/>
          <w:u w:val="single"/>
        </w:rPr>
        <w:t xml:space="preserve"> December – 9:00</w:t>
      </w:r>
      <w:r w:rsidR="008723EC">
        <w:rPr>
          <w:b/>
          <w:u w:val="single"/>
        </w:rPr>
        <w:t xml:space="preserve"> – 11:45/12:00</w:t>
      </w:r>
    </w:p>
    <w:p w:rsidR="00190B09" w:rsidRPr="003A32E1" w:rsidRDefault="00190B09" w:rsidP="00A0216F">
      <w:pPr>
        <w:spacing w:after="0"/>
        <w:rPr>
          <w:b/>
        </w:rPr>
      </w:pPr>
      <w:r w:rsidRPr="003A32E1">
        <w:rPr>
          <w:b/>
        </w:rPr>
        <w:t>Meet in hall with coat, water bottle and snack having been to toilet.</w:t>
      </w:r>
    </w:p>
    <w:p w:rsidR="003A32E1" w:rsidRPr="003A32E1" w:rsidRDefault="008723EC" w:rsidP="008723EC">
      <w:pPr>
        <w:spacing w:after="0"/>
        <w:rPr>
          <w:b/>
        </w:rPr>
      </w:pPr>
      <w:r>
        <w:rPr>
          <w:b/>
        </w:rPr>
        <w:t xml:space="preserve">Y6 to partner </w:t>
      </w:r>
      <w:r w:rsidR="00190B09" w:rsidRPr="003A32E1">
        <w:rPr>
          <w:b/>
        </w:rPr>
        <w:t xml:space="preserve">Y3 in their House and walk </w:t>
      </w:r>
      <w:r>
        <w:rPr>
          <w:b/>
        </w:rPr>
        <w:t xml:space="preserve">up to church, Y4 partner </w:t>
      </w:r>
      <w:r w:rsidR="00190B09" w:rsidRPr="003A32E1">
        <w:rPr>
          <w:b/>
        </w:rPr>
        <w:t>Y5.</w:t>
      </w:r>
      <w:r>
        <w:rPr>
          <w:b/>
        </w:rPr>
        <w:t xml:space="preserve">  House staff please position themselves every 10 children.  </w:t>
      </w:r>
      <w:r w:rsidR="003A32E1" w:rsidRPr="003A32E1">
        <w:rPr>
          <w:b/>
        </w:rPr>
        <w:t xml:space="preserve">House leaders to sit with their group and promote a little competition </w:t>
      </w:r>
      <w:r w:rsidR="003A32E1">
        <w:rPr>
          <w:b/>
        </w:rPr>
        <w:t xml:space="preserve">/ enthusiasm </w:t>
      </w:r>
      <w:r w:rsidR="003A32E1" w:rsidRPr="003A32E1">
        <w:rPr>
          <w:b/>
        </w:rPr>
        <w:t xml:space="preserve">about the best </w:t>
      </w:r>
      <w:r w:rsidR="003A32E1">
        <w:rPr>
          <w:b/>
        </w:rPr>
        <w:t>H</w:t>
      </w:r>
      <w:r w:rsidR="003A32E1" w:rsidRPr="003A32E1">
        <w:rPr>
          <w:b/>
        </w:rPr>
        <w:t>ouse in church.</w:t>
      </w:r>
    </w:p>
    <w:p w:rsidR="003A32E1" w:rsidRDefault="003A32E1">
      <w:pPr>
        <w:rPr>
          <w:b/>
          <w:u w:val="single"/>
        </w:rPr>
      </w:pPr>
      <w:r>
        <w:rPr>
          <w:b/>
          <w:u w:val="single"/>
        </w:rPr>
        <w:t>Friday – 3:30 to 4:30 – Choir</w:t>
      </w:r>
    </w:p>
    <w:p w:rsidR="00A0216F" w:rsidRDefault="00A0216F" w:rsidP="00A0216F">
      <w:pPr>
        <w:rPr>
          <w:b/>
          <w:u w:val="single"/>
        </w:rPr>
      </w:pPr>
      <w:r>
        <w:rPr>
          <w:b/>
          <w:u w:val="single"/>
        </w:rPr>
        <w:t>Monday 18</w:t>
      </w:r>
      <w:r w:rsidRPr="00CA3C04">
        <w:rPr>
          <w:b/>
          <w:u w:val="single"/>
          <w:vertAlign w:val="superscript"/>
        </w:rPr>
        <w:t>th</w:t>
      </w:r>
      <w:r>
        <w:rPr>
          <w:b/>
          <w:u w:val="single"/>
        </w:rPr>
        <w:t xml:space="preserve"> at 1:45 at St. James’ Church</w:t>
      </w:r>
    </w:p>
    <w:p w:rsidR="00A0216F" w:rsidRDefault="00A0216F" w:rsidP="00A0216F">
      <w:pPr>
        <w:rPr>
          <w:b/>
          <w:u w:val="single"/>
        </w:rPr>
      </w:pPr>
      <w:r>
        <w:rPr>
          <w:b/>
          <w:u w:val="single"/>
        </w:rPr>
        <w:t>Please note we will be trialling allowing children to go home with their parent straight from the church.</w:t>
      </w:r>
    </w:p>
    <w:p w:rsidR="003A32E1" w:rsidRPr="003A32E1" w:rsidRDefault="00A0216F" w:rsidP="00A0216F">
      <w:pPr>
        <w:spacing w:after="0"/>
        <w:rPr>
          <w:b/>
        </w:rPr>
      </w:pPr>
      <w:r>
        <w:rPr>
          <w:b/>
        </w:rPr>
        <w:t>C</w:t>
      </w:r>
      <w:r w:rsidR="003A32E1" w:rsidRPr="003A32E1">
        <w:rPr>
          <w:b/>
        </w:rPr>
        <w:t xml:space="preserve">hristmas Jumpers </w:t>
      </w:r>
      <w:r w:rsidR="008723EC">
        <w:rPr>
          <w:b/>
        </w:rPr>
        <w:t xml:space="preserve">&amp; </w:t>
      </w:r>
      <w:r w:rsidR="003A32E1" w:rsidRPr="003A32E1">
        <w:rPr>
          <w:b/>
        </w:rPr>
        <w:t>coat only – no belongings.  Nothing to be carried to church (including water bottles)</w:t>
      </w:r>
    </w:p>
    <w:p w:rsidR="003A32E1" w:rsidRPr="00A0216F" w:rsidRDefault="003A32E1" w:rsidP="00A0216F">
      <w:pPr>
        <w:spacing w:after="0"/>
        <w:rPr>
          <w:b/>
        </w:rPr>
      </w:pPr>
      <w:r w:rsidRPr="00A0216F">
        <w:rPr>
          <w:b/>
        </w:rPr>
        <w:t xml:space="preserve">Finish dinner </w:t>
      </w:r>
      <w:r w:rsidR="008723EC" w:rsidRPr="00A0216F">
        <w:rPr>
          <w:b/>
        </w:rPr>
        <w:t>ASAP</w:t>
      </w:r>
      <w:r w:rsidRPr="00A0216F">
        <w:rPr>
          <w:b/>
        </w:rPr>
        <w:t>, toilet and coat.  Meet in hall and pair up same again.</w:t>
      </w:r>
    </w:p>
    <w:p w:rsidR="00A0216F" w:rsidRPr="00A0216F" w:rsidRDefault="00A0216F" w:rsidP="00A0216F">
      <w:pPr>
        <w:spacing w:after="0"/>
        <w:rPr>
          <w:b/>
        </w:rPr>
      </w:pPr>
      <w:r w:rsidRPr="00A0216F">
        <w:rPr>
          <w:b/>
        </w:rPr>
        <w:t xml:space="preserve">Staff will need to be really vigilant about children going home with people other than their own parents.  Please ensure your year group colleague knows if </w:t>
      </w:r>
      <w:r>
        <w:rPr>
          <w:b/>
        </w:rPr>
        <w:t>any</w:t>
      </w:r>
      <w:r w:rsidRPr="00A0216F">
        <w:rPr>
          <w:b/>
        </w:rPr>
        <w:t>one in your class is being collected by someone else.</w:t>
      </w:r>
    </w:p>
    <w:p w:rsidR="00CA3C04" w:rsidRPr="00190B09" w:rsidRDefault="00CA3C04">
      <w:pPr>
        <w:rPr>
          <w:b/>
          <w:u w:val="single"/>
        </w:rPr>
      </w:pPr>
      <w:r w:rsidRPr="00190B09">
        <w:rPr>
          <w:b/>
          <w:u w:val="single"/>
        </w:rPr>
        <w:br w:type="page"/>
      </w:r>
    </w:p>
    <w:p w:rsidR="000440FD" w:rsidRPr="000440FD" w:rsidRDefault="000440FD" w:rsidP="00591211">
      <w:pPr>
        <w:rPr>
          <w:b/>
          <w:u w:val="single"/>
        </w:rPr>
      </w:pPr>
      <w:r w:rsidRPr="000440FD">
        <w:rPr>
          <w:b/>
          <w:u w:val="single"/>
        </w:rPr>
        <w:lastRenderedPageBreak/>
        <w:t>Love Shone Down</w:t>
      </w:r>
    </w:p>
    <w:p w:rsidR="00591211" w:rsidRPr="00591211" w:rsidRDefault="00591211" w:rsidP="00591211">
      <w:r w:rsidRPr="00591211">
        <w:t xml:space="preserve">I had a dream that I was </w:t>
      </w:r>
      <w:r>
        <w:t>stand</w:t>
      </w:r>
      <w:r w:rsidRPr="00591211">
        <w:t>ing on a hill side</w:t>
      </w:r>
      <w:r w:rsidR="000440FD">
        <w:t>.  O</w:t>
      </w:r>
      <w:r w:rsidRPr="00591211">
        <w:t>n a Christmas night so very long ago</w:t>
      </w:r>
      <w:r w:rsidR="000440FD">
        <w:t>,</w:t>
      </w:r>
      <w:r w:rsidRPr="00591211">
        <w:t xml:space="preserve"> when up in the air beautiful voices</w:t>
      </w:r>
      <w:r w:rsidR="000440FD">
        <w:t>,</w:t>
      </w:r>
      <w:r w:rsidRPr="00591211">
        <w:t xml:space="preserve"> sing a new song let everyone know</w:t>
      </w:r>
    </w:p>
    <w:p w:rsidR="00591211" w:rsidRPr="00591211" w:rsidRDefault="00591211" w:rsidP="00591211">
      <w:r w:rsidRPr="00591211">
        <w:t>Oh and love shone down over the hills and over the valleys</w:t>
      </w:r>
      <w:r>
        <w:t>,</w:t>
      </w:r>
      <w:r w:rsidRPr="00591211">
        <w:t xml:space="preserve"> oh and love shone down over the world</w:t>
      </w:r>
    </w:p>
    <w:p w:rsidR="00591211" w:rsidRPr="00591211" w:rsidRDefault="00591211" w:rsidP="00591211">
      <w:r w:rsidRPr="00591211">
        <w:t>When he spoke to me I knew it was an angel</w:t>
      </w:r>
      <w:r w:rsidR="000440FD">
        <w:t>.  H</w:t>
      </w:r>
      <w:r w:rsidRPr="00591211">
        <w:t xml:space="preserve">e said I think there's something that you </w:t>
      </w:r>
      <w:r>
        <w:t>ought to</w:t>
      </w:r>
      <w:r w:rsidRPr="00591211">
        <w:t xml:space="preserve"> know</w:t>
      </w:r>
      <w:r w:rsidR="000440FD">
        <w:t>,</w:t>
      </w:r>
      <w:r w:rsidRPr="00591211">
        <w:t xml:space="preserve"> then he just smiled</w:t>
      </w:r>
      <w:r w:rsidR="000440FD">
        <w:t>,</w:t>
      </w:r>
      <w:r w:rsidRPr="00591211">
        <w:t xml:space="preserve"> said don't be afraid now</w:t>
      </w:r>
      <w:r w:rsidR="000440FD">
        <w:t>,</w:t>
      </w:r>
      <w:r w:rsidRPr="00591211">
        <w:t xml:space="preserve"> sing a new song let everyone know</w:t>
      </w:r>
    </w:p>
    <w:p w:rsidR="00591211" w:rsidRPr="00591211" w:rsidRDefault="00591211" w:rsidP="00591211">
      <w:r w:rsidRPr="00591211">
        <w:t>Oh and love shone...</w:t>
      </w:r>
    </w:p>
    <w:p w:rsidR="00591211" w:rsidRPr="00591211" w:rsidRDefault="00591211" w:rsidP="00591211">
      <w:r w:rsidRPr="00591211">
        <w:t>And then he told me all about the baby Jesus where to find him where exactly where I should go then he was join by millions of others</w:t>
      </w:r>
      <w:r w:rsidR="000440FD">
        <w:t>,</w:t>
      </w:r>
      <w:r w:rsidRPr="00591211">
        <w:t xml:space="preserve"> sing a new song let everyone know</w:t>
      </w:r>
    </w:p>
    <w:p w:rsidR="00591211" w:rsidRPr="00591211" w:rsidRDefault="00591211" w:rsidP="00591211">
      <w:r w:rsidRPr="00591211">
        <w:t>Oh and love shone...</w:t>
      </w:r>
    </w:p>
    <w:p w:rsidR="00591211" w:rsidRPr="00591211" w:rsidRDefault="00591211" w:rsidP="00591211">
      <w:r w:rsidRPr="00591211">
        <w:t>Was that a dream or was I really on that hillside</w:t>
      </w:r>
      <w:r w:rsidR="000440FD">
        <w:t>? O</w:t>
      </w:r>
      <w:r w:rsidRPr="00591211">
        <w:t>n that Christmas night so very long ago</w:t>
      </w:r>
      <w:r w:rsidR="000440FD">
        <w:t>,</w:t>
      </w:r>
      <w:r w:rsidRPr="00591211">
        <w:t xml:space="preserve"> when he was born</w:t>
      </w:r>
      <w:r w:rsidR="000440FD">
        <w:t>,</w:t>
      </w:r>
      <w:r w:rsidRPr="00591211">
        <w:t xml:space="preserve"> Jesus our </w:t>
      </w:r>
      <w:r w:rsidR="000440FD">
        <w:t>saviou</w:t>
      </w:r>
      <w:r w:rsidRPr="00591211">
        <w:t>r</w:t>
      </w:r>
      <w:r w:rsidR="000440FD">
        <w:t>,</w:t>
      </w:r>
      <w:r w:rsidRPr="00591211">
        <w:t xml:space="preserve"> sing a new song let everyone know</w:t>
      </w:r>
    </w:p>
    <w:p w:rsidR="00591211" w:rsidRDefault="00591211" w:rsidP="00591211">
      <w:r w:rsidRPr="00591211">
        <w:t>Oh and love shone...</w:t>
      </w:r>
      <w:r>
        <w:t xml:space="preserve"> x2</w:t>
      </w:r>
    </w:p>
    <w:p w:rsidR="000440FD" w:rsidRPr="000440FD" w:rsidRDefault="000440FD" w:rsidP="00591211">
      <w:pPr>
        <w:spacing w:after="0" w:line="240" w:lineRule="auto"/>
        <w:rPr>
          <w:b/>
          <w:u w:val="single"/>
        </w:rPr>
      </w:pPr>
      <w:r w:rsidRPr="000440FD">
        <w:rPr>
          <w:b/>
          <w:u w:val="single"/>
        </w:rPr>
        <w:t>I wish it could be Christmas every day.</w:t>
      </w:r>
    </w:p>
    <w:p w:rsidR="000440FD" w:rsidRPr="00591211" w:rsidRDefault="000440FD" w:rsidP="00591211">
      <w:pPr>
        <w:spacing w:after="0" w:line="240" w:lineRule="auto"/>
      </w:pPr>
    </w:p>
    <w:p w:rsidR="00591211" w:rsidRDefault="00591211" w:rsidP="00591211">
      <w:pPr>
        <w:spacing w:after="0" w:line="240" w:lineRule="auto"/>
      </w:pPr>
      <w:r w:rsidRPr="00591211">
        <w:t>When the snowman brings the snow</w:t>
      </w:r>
      <w:r>
        <w:t xml:space="preserve">.  </w:t>
      </w:r>
    </w:p>
    <w:p w:rsidR="00591211" w:rsidRDefault="00591211" w:rsidP="00591211">
      <w:pPr>
        <w:spacing w:after="0" w:line="240" w:lineRule="auto"/>
      </w:pPr>
      <w:r w:rsidRPr="00591211">
        <w:t>Well he just might like to know</w:t>
      </w:r>
      <w:r>
        <w:t xml:space="preserve">.  </w:t>
      </w:r>
    </w:p>
    <w:p w:rsidR="00591211" w:rsidRPr="00591211" w:rsidRDefault="00591211" w:rsidP="00591211">
      <w:pPr>
        <w:spacing w:after="0" w:line="240" w:lineRule="auto"/>
      </w:pPr>
      <w:r w:rsidRPr="00591211">
        <w:t>He's put a great big smile, on somebody's face</w:t>
      </w:r>
    </w:p>
    <w:p w:rsidR="00591211" w:rsidRPr="00591211" w:rsidRDefault="00591211" w:rsidP="00591211">
      <w:pPr>
        <w:spacing w:after="0" w:line="240" w:lineRule="auto"/>
      </w:pPr>
      <w:r w:rsidRPr="00591211">
        <w:t>If you jump into your bed</w:t>
      </w:r>
    </w:p>
    <w:p w:rsidR="00591211" w:rsidRPr="00591211" w:rsidRDefault="00591211" w:rsidP="00591211">
      <w:pPr>
        <w:spacing w:after="0" w:line="240" w:lineRule="auto"/>
      </w:pPr>
      <w:r w:rsidRPr="00591211">
        <w:t>Quickly cover up your head</w:t>
      </w:r>
    </w:p>
    <w:p w:rsidR="00591211" w:rsidRPr="00591211" w:rsidRDefault="00591211" w:rsidP="00591211">
      <w:pPr>
        <w:spacing w:after="0" w:line="240" w:lineRule="auto"/>
      </w:pPr>
      <w:r w:rsidRPr="00591211">
        <w:t xml:space="preserve">Don't you lock the </w:t>
      </w:r>
      <w:proofErr w:type="gramStart"/>
      <w:r w:rsidRPr="00591211">
        <w:t>doors</w:t>
      </w:r>
      <w:proofErr w:type="gramEnd"/>
    </w:p>
    <w:p w:rsidR="00591211" w:rsidRPr="00591211" w:rsidRDefault="00591211" w:rsidP="00591211">
      <w:pPr>
        <w:spacing w:after="0" w:line="240" w:lineRule="auto"/>
      </w:pPr>
      <w:r w:rsidRPr="00591211">
        <w:t>You know that sweet Santa Claus in on the way</w:t>
      </w:r>
    </w:p>
    <w:p w:rsidR="00591211" w:rsidRDefault="00591211" w:rsidP="00591211">
      <w:pPr>
        <w:spacing w:after="0" w:line="240" w:lineRule="auto"/>
      </w:pPr>
    </w:p>
    <w:p w:rsidR="00591211" w:rsidRPr="00591211" w:rsidRDefault="00591211" w:rsidP="00591211">
      <w:pPr>
        <w:spacing w:after="0" w:line="240" w:lineRule="auto"/>
      </w:pPr>
      <w:r w:rsidRPr="00591211">
        <w:t>Well I wish it could be Christmas, every day</w:t>
      </w:r>
      <w:r w:rsidR="000440FD">
        <w:t xml:space="preserve">.  </w:t>
      </w:r>
      <w:r w:rsidRPr="00591211">
        <w:t>When the kids start singing and the band begins to play</w:t>
      </w:r>
    </w:p>
    <w:p w:rsidR="00591211" w:rsidRPr="00591211" w:rsidRDefault="00591211" w:rsidP="00591211">
      <w:pPr>
        <w:spacing w:after="0" w:line="240" w:lineRule="auto"/>
      </w:pPr>
      <w:r w:rsidRPr="00591211">
        <w:t>Oh, I wish it could be Christmas, every day</w:t>
      </w:r>
      <w:r w:rsidR="000440FD">
        <w:t xml:space="preserve">.  </w:t>
      </w:r>
      <w:r w:rsidRPr="00591211">
        <w:t>Let the bells ring out for Christmas</w:t>
      </w:r>
    </w:p>
    <w:p w:rsidR="00591211" w:rsidRDefault="00591211" w:rsidP="00591211">
      <w:pPr>
        <w:spacing w:after="0" w:line="240" w:lineRule="auto"/>
      </w:pPr>
    </w:p>
    <w:p w:rsidR="00591211" w:rsidRPr="00591211" w:rsidRDefault="00591211" w:rsidP="00591211">
      <w:pPr>
        <w:spacing w:after="0" w:line="240" w:lineRule="auto"/>
      </w:pPr>
      <w:r w:rsidRPr="00591211">
        <w:t>When we're skating in the park</w:t>
      </w:r>
    </w:p>
    <w:p w:rsidR="00591211" w:rsidRPr="00591211" w:rsidRDefault="00591211" w:rsidP="00591211">
      <w:pPr>
        <w:spacing w:after="0" w:line="240" w:lineRule="auto"/>
      </w:pPr>
      <w:r w:rsidRPr="00591211">
        <w:t>If the snow cloud makes it dark</w:t>
      </w:r>
    </w:p>
    <w:p w:rsidR="00591211" w:rsidRPr="00591211" w:rsidRDefault="00591211" w:rsidP="00591211">
      <w:pPr>
        <w:spacing w:after="0" w:line="240" w:lineRule="auto"/>
      </w:pPr>
      <w:r w:rsidRPr="00591211">
        <w:t>Then your rosy cheek's gonna light my merry way</w:t>
      </w:r>
    </w:p>
    <w:p w:rsidR="00591211" w:rsidRPr="00591211" w:rsidRDefault="00591211" w:rsidP="00591211">
      <w:pPr>
        <w:spacing w:after="0" w:line="240" w:lineRule="auto"/>
      </w:pPr>
      <w:r w:rsidRPr="00591211">
        <w:t>Now the frosty paws appear</w:t>
      </w:r>
    </w:p>
    <w:p w:rsidR="00591211" w:rsidRPr="00591211" w:rsidRDefault="00591211" w:rsidP="00591211">
      <w:pPr>
        <w:spacing w:after="0" w:line="240" w:lineRule="auto"/>
      </w:pPr>
      <w:r w:rsidRPr="00591211">
        <w:t>And they've frozen up my beard</w:t>
      </w:r>
    </w:p>
    <w:p w:rsidR="00591211" w:rsidRPr="00591211" w:rsidRDefault="00591211" w:rsidP="00591211">
      <w:pPr>
        <w:spacing w:after="0" w:line="240" w:lineRule="auto"/>
      </w:pPr>
      <w:r>
        <w:t>S</w:t>
      </w:r>
      <w:r w:rsidRPr="00591211">
        <w:t>o we'll lie by the fire</w:t>
      </w:r>
    </w:p>
    <w:p w:rsidR="00591211" w:rsidRPr="00591211" w:rsidRDefault="00591211" w:rsidP="00591211">
      <w:pPr>
        <w:spacing w:after="0" w:line="240" w:lineRule="auto"/>
      </w:pPr>
      <w:proofErr w:type="spellStart"/>
      <w:r w:rsidRPr="00591211">
        <w:t>'Til</w:t>
      </w:r>
      <w:proofErr w:type="spellEnd"/>
      <w:r w:rsidRPr="00591211">
        <w:t xml:space="preserve"> the heat simply melts '</w:t>
      </w:r>
      <w:proofErr w:type="spellStart"/>
      <w:r w:rsidRPr="00591211">
        <w:t>em</w:t>
      </w:r>
      <w:proofErr w:type="spellEnd"/>
      <w:r w:rsidRPr="00591211">
        <w:t xml:space="preserve"> all away</w:t>
      </w:r>
    </w:p>
    <w:p w:rsidR="00591211" w:rsidRDefault="00591211" w:rsidP="00591211">
      <w:pPr>
        <w:spacing w:after="0" w:line="240" w:lineRule="auto"/>
      </w:pPr>
    </w:p>
    <w:p w:rsidR="00591211" w:rsidRPr="00591211" w:rsidRDefault="00591211" w:rsidP="00591211">
      <w:pPr>
        <w:spacing w:after="0" w:line="240" w:lineRule="auto"/>
      </w:pPr>
      <w:r w:rsidRPr="00591211">
        <w:t>Well I wish it could be Christmas, every day</w:t>
      </w:r>
      <w:r w:rsidR="000440FD">
        <w:t>….</w:t>
      </w:r>
    </w:p>
    <w:p w:rsidR="00591211" w:rsidRDefault="00591211" w:rsidP="00591211">
      <w:pPr>
        <w:spacing w:after="0" w:line="240" w:lineRule="auto"/>
      </w:pPr>
    </w:p>
    <w:p w:rsidR="00591211" w:rsidRPr="00591211" w:rsidRDefault="00591211" w:rsidP="00591211">
      <w:pPr>
        <w:spacing w:after="0" w:line="240" w:lineRule="auto"/>
      </w:pPr>
      <w:r w:rsidRPr="00591211">
        <w:t>When the snowman brings the snow (when the snowman brings the snow)</w:t>
      </w:r>
    </w:p>
    <w:p w:rsidR="00591211" w:rsidRPr="00591211" w:rsidRDefault="00591211" w:rsidP="00591211">
      <w:pPr>
        <w:spacing w:after="0" w:line="240" w:lineRule="auto"/>
      </w:pPr>
      <w:r w:rsidRPr="00591211">
        <w:t>Well he just might like to know (well he just might like to know)</w:t>
      </w:r>
    </w:p>
    <w:p w:rsidR="00591211" w:rsidRPr="00591211" w:rsidRDefault="00591211" w:rsidP="00591211">
      <w:pPr>
        <w:spacing w:after="0" w:line="240" w:lineRule="auto"/>
      </w:pPr>
      <w:r w:rsidRPr="00591211">
        <w:t>He's put a great big smile on somebody's face</w:t>
      </w:r>
    </w:p>
    <w:p w:rsidR="00591211" w:rsidRPr="00591211" w:rsidRDefault="00591211" w:rsidP="00591211">
      <w:pPr>
        <w:spacing w:after="0" w:line="240" w:lineRule="auto"/>
      </w:pPr>
      <w:r w:rsidRPr="00591211">
        <w:t>So if Santa brings that sleigh (Santa brings that sleigh)</w:t>
      </w:r>
    </w:p>
    <w:p w:rsidR="00591211" w:rsidRPr="00591211" w:rsidRDefault="00591211" w:rsidP="00591211">
      <w:pPr>
        <w:spacing w:after="0" w:line="240" w:lineRule="auto"/>
      </w:pPr>
      <w:r w:rsidRPr="00591211">
        <w:t>All along the Milky Way (along the Milky Way)</w:t>
      </w:r>
    </w:p>
    <w:p w:rsidR="00591211" w:rsidRPr="00591211" w:rsidRDefault="00591211" w:rsidP="00591211">
      <w:pPr>
        <w:spacing w:after="0" w:line="240" w:lineRule="auto"/>
      </w:pPr>
      <w:r w:rsidRPr="00591211">
        <w:t>I'll sign my name on the rooftop in the snow</w:t>
      </w:r>
    </w:p>
    <w:p w:rsidR="00591211" w:rsidRPr="00591211" w:rsidRDefault="00591211" w:rsidP="00591211">
      <w:pPr>
        <w:spacing w:after="0" w:line="240" w:lineRule="auto"/>
      </w:pPr>
      <w:r w:rsidRPr="00591211">
        <w:t>Then he may decide to stay</w:t>
      </w:r>
    </w:p>
    <w:p w:rsidR="00591211" w:rsidRDefault="00591211" w:rsidP="00591211">
      <w:pPr>
        <w:spacing w:after="0" w:line="240" w:lineRule="auto"/>
      </w:pPr>
    </w:p>
    <w:p w:rsidR="00591211" w:rsidRPr="00591211" w:rsidRDefault="00591211" w:rsidP="00591211">
      <w:pPr>
        <w:spacing w:after="0" w:line="240" w:lineRule="auto"/>
      </w:pPr>
      <w:r w:rsidRPr="00591211">
        <w:t>Well I wish it could be Christmas, every day</w:t>
      </w:r>
      <w:r w:rsidR="000440FD">
        <w:t>…</w:t>
      </w:r>
    </w:p>
    <w:p w:rsidR="00591211" w:rsidRDefault="00591211" w:rsidP="00591211">
      <w:pPr>
        <w:spacing w:after="0" w:line="240" w:lineRule="auto"/>
      </w:pPr>
    </w:p>
    <w:p w:rsidR="00591211" w:rsidRPr="00591211" w:rsidRDefault="00591211" w:rsidP="00591211">
      <w:pPr>
        <w:spacing w:after="0" w:line="240" w:lineRule="auto"/>
      </w:pPr>
      <w:r w:rsidRPr="00591211">
        <w:t>Okay you lot - take it!</w:t>
      </w:r>
    </w:p>
    <w:p w:rsidR="00591211" w:rsidRPr="00591211" w:rsidRDefault="00591211" w:rsidP="00591211">
      <w:pPr>
        <w:spacing w:after="0" w:line="240" w:lineRule="auto"/>
      </w:pPr>
      <w:r w:rsidRPr="00591211">
        <w:t>Well, I wish it could be Christmas, every day</w:t>
      </w:r>
      <w:r w:rsidR="000440FD">
        <w:t xml:space="preserve"> …</w:t>
      </w:r>
      <w:r w:rsidRPr="00591211">
        <w:t xml:space="preserve"> (Christmas day)</w:t>
      </w:r>
    </w:p>
    <w:p w:rsidR="00591211" w:rsidRDefault="00591211" w:rsidP="00591211">
      <w:pPr>
        <w:spacing w:after="0" w:line="240" w:lineRule="auto"/>
      </w:pPr>
    </w:p>
    <w:p w:rsidR="00591211" w:rsidRPr="00591211" w:rsidRDefault="00591211" w:rsidP="00591211">
      <w:pPr>
        <w:spacing w:after="0" w:line="240" w:lineRule="auto"/>
      </w:pPr>
      <w:r w:rsidRPr="00591211">
        <w:t>Why don't you give your love for Christmas?</w:t>
      </w:r>
      <w:r w:rsidR="000440FD">
        <w:t xml:space="preserve">  </w:t>
      </w:r>
      <w:r>
        <w:t xml:space="preserve"> </w:t>
      </w:r>
      <w:r w:rsidRPr="00591211">
        <w:t>(When the snowman brings the snow)</w:t>
      </w:r>
      <w:r>
        <w:t xml:space="preserve"> </w:t>
      </w:r>
    </w:p>
    <w:sectPr w:rsidR="00591211" w:rsidRPr="00591211" w:rsidSect="00D47AF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29D0"/>
    <w:multiLevelType w:val="hybridMultilevel"/>
    <w:tmpl w:val="722EC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19E7"/>
    <w:multiLevelType w:val="hybridMultilevel"/>
    <w:tmpl w:val="1E3093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3527A3"/>
    <w:multiLevelType w:val="hybridMultilevel"/>
    <w:tmpl w:val="BE36B7A8"/>
    <w:lvl w:ilvl="0" w:tplc="42BC9934">
      <w:start w:val="1"/>
      <w:numFmt w:val="decimal"/>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0C3F2C"/>
    <w:multiLevelType w:val="hybridMultilevel"/>
    <w:tmpl w:val="1E3093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AF8"/>
    <w:rsid w:val="000440FD"/>
    <w:rsid w:val="00090B4F"/>
    <w:rsid w:val="0011196C"/>
    <w:rsid w:val="00112AD5"/>
    <w:rsid w:val="00130AF9"/>
    <w:rsid w:val="001777AC"/>
    <w:rsid w:val="00190B09"/>
    <w:rsid w:val="001B548A"/>
    <w:rsid w:val="001D6AA2"/>
    <w:rsid w:val="00260225"/>
    <w:rsid w:val="00261B6C"/>
    <w:rsid w:val="002C35F5"/>
    <w:rsid w:val="00303AB4"/>
    <w:rsid w:val="00316AD2"/>
    <w:rsid w:val="00387EF4"/>
    <w:rsid w:val="003A32E1"/>
    <w:rsid w:val="004350F6"/>
    <w:rsid w:val="00504F4A"/>
    <w:rsid w:val="00506DBE"/>
    <w:rsid w:val="00553869"/>
    <w:rsid w:val="00591211"/>
    <w:rsid w:val="00637BA2"/>
    <w:rsid w:val="00657629"/>
    <w:rsid w:val="00750BF4"/>
    <w:rsid w:val="007A7B33"/>
    <w:rsid w:val="008723EC"/>
    <w:rsid w:val="008852B3"/>
    <w:rsid w:val="008878A7"/>
    <w:rsid w:val="008E0220"/>
    <w:rsid w:val="008E1785"/>
    <w:rsid w:val="008F3808"/>
    <w:rsid w:val="00933CAD"/>
    <w:rsid w:val="009612C9"/>
    <w:rsid w:val="009F3820"/>
    <w:rsid w:val="00A0216F"/>
    <w:rsid w:val="00A948EA"/>
    <w:rsid w:val="00B979D6"/>
    <w:rsid w:val="00BD34EF"/>
    <w:rsid w:val="00C30D0C"/>
    <w:rsid w:val="00C368AF"/>
    <w:rsid w:val="00C54097"/>
    <w:rsid w:val="00CA36D0"/>
    <w:rsid w:val="00CA3C04"/>
    <w:rsid w:val="00CB31A0"/>
    <w:rsid w:val="00D47AF8"/>
    <w:rsid w:val="00D6292F"/>
    <w:rsid w:val="00DC7D41"/>
    <w:rsid w:val="00E72A17"/>
    <w:rsid w:val="00F05AFC"/>
    <w:rsid w:val="00F064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63246B-D2A9-4318-A5F0-F0DCE9B84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1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7AF8"/>
    <w:pPr>
      <w:ind w:left="720"/>
      <w:contextualSpacing/>
    </w:pPr>
  </w:style>
  <w:style w:type="paragraph" w:styleId="NoSpacing">
    <w:name w:val="No Spacing"/>
    <w:uiPriority w:val="1"/>
    <w:qFormat/>
    <w:rsid w:val="00C368AF"/>
    <w:pPr>
      <w:spacing w:after="0" w:line="240" w:lineRule="auto"/>
    </w:pPr>
  </w:style>
  <w:style w:type="paragraph" w:styleId="NormalWeb">
    <w:name w:val="Normal (Web)"/>
    <w:basedOn w:val="Normal"/>
    <w:uiPriority w:val="99"/>
    <w:semiHidden/>
    <w:unhideWhenUsed/>
    <w:rsid w:val="008878A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47246">
      <w:bodyDiv w:val="1"/>
      <w:marLeft w:val="0"/>
      <w:marRight w:val="0"/>
      <w:marTop w:val="0"/>
      <w:marBottom w:val="0"/>
      <w:divBdr>
        <w:top w:val="none" w:sz="0" w:space="0" w:color="auto"/>
        <w:left w:val="none" w:sz="0" w:space="0" w:color="auto"/>
        <w:bottom w:val="none" w:sz="0" w:space="0" w:color="auto"/>
        <w:right w:val="none" w:sz="0" w:space="0" w:color="auto"/>
      </w:divBdr>
      <w:divsChild>
        <w:div w:id="224491278">
          <w:marLeft w:val="0"/>
          <w:marRight w:val="0"/>
          <w:marTop w:val="0"/>
          <w:marBottom w:val="0"/>
          <w:divBdr>
            <w:top w:val="none" w:sz="0" w:space="0" w:color="auto"/>
            <w:left w:val="none" w:sz="0" w:space="0" w:color="auto"/>
            <w:bottom w:val="none" w:sz="0" w:space="0" w:color="auto"/>
            <w:right w:val="none" w:sz="0" w:space="0" w:color="auto"/>
          </w:divBdr>
          <w:divsChild>
            <w:div w:id="1078092954">
              <w:marLeft w:val="0"/>
              <w:marRight w:val="0"/>
              <w:marTop w:val="0"/>
              <w:marBottom w:val="0"/>
              <w:divBdr>
                <w:top w:val="none" w:sz="0" w:space="0" w:color="auto"/>
                <w:left w:val="none" w:sz="0" w:space="0" w:color="auto"/>
                <w:bottom w:val="none" w:sz="0" w:space="0" w:color="auto"/>
                <w:right w:val="none" w:sz="0" w:space="0" w:color="auto"/>
              </w:divBdr>
              <w:divsChild>
                <w:div w:id="1521359368">
                  <w:marLeft w:val="0"/>
                  <w:marRight w:val="0"/>
                  <w:marTop w:val="0"/>
                  <w:marBottom w:val="0"/>
                  <w:divBdr>
                    <w:top w:val="none" w:sz="0" w:space="0" w:color="auto"/>
                    <w:left w:val="none" w:sz="0" w:space="0" w:color="auto"/>
                    <w:bottom w:val="none" w:sz="0" w:space="0" w:color="auto"/>
                    <w:right w:val="none" w:sz="0" w:space="0" w:color="auto"/>
                  </w:divBdr>
                  <w:divsChild>
                    <w:div w:id="5111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435162">
      <w:bodyDiv w:val="1"/>
      <w:marLeft w:val="0"/>
      <w:marRight w:val="0"/>
      <w:marTop w:val="0"/>
      <w:marBottom w:val="0"/>
      <w:divBdr>
        <w:top w:val="none" w:sz="0" w:space="0" w:color="auto"/>
        <w:left w:val="none" w:sz="0" w:space="0" w:color="auto"/>
        <w:bottom w:val="none" w:sz="0" w:space="0" w:color="auto"/>
        <w:right w:val="none" w:sz="0" w:space="0" w:color="auto"/>
      </w:divBdr>
      <w:divsChild>
        <w:div w:id="295137458">
          <w:marLeft w:val="0"/>
          <w:marRight w:val="0"/>
          <w:marTop w:val="0"/>
          <w:marBottom w:val="0"/>
          <w:divBdr>
            <w:top w:val="none" w:sz="0" w:space="0" w:color="auto"/>
            <w:left w:val="none" w:sz="0" w:space="0" w:color="auto"/>
            <w:bottom w:val="none" w:sz="0" w:space="0" w:color="auto"/>
            <w:right w:val="none" w:sz="0" w:space="0" w:color="auto"/>
          </w:divBdr>
          <w:divsChild>
            <w:div w:id="951322004">
              <w:marLeft w:val="0"/>
              <w:marRight w:val="0"/>
              <w:marTop w:val="0"/>
              <w:marBottom w:val="0"/>
              <w:divBdr>
                <w:top w:val="none" w:sz="0" w:space="0" w:color="auto"/>
                <w:left w:val="none" w:sz="0" w:space="0" w:color="auto"/>
                <w:bottom w:val="none" w:sz="0" w:space="0" w:color="auto"/>
                <w:right w:val="none" w:sz="0" w:space="0" w:color="auto"/>
              </w:divBdr>
              <w:divsChild>
                <w:div w:id="1404985572">
                  <w:marLeft w:val="0"/>
                  <w:marRight w:val="0"/>
                  <w:marTop w:val="0"/>
                  <w:marBottom w:val="0"/>
                  <w:divBdr>
                    <w:top w:val="none" w:sz="0" w:space="0" w:color="auto"/>
                    <w:left w:val="none" w:sz="0" w:space="0" w:color="auto"/>
                    <w:bottom w:val="none" w:sz="0" w:space="0" w:color="auto"/>
                    <w:right w:val="none" w:sz="0" w:space="0" w:color="auto"/>
                  </w:divBdr>
                  <w:divsChild>
                    <w:div w:id="114446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434253">
      <w:bodyDiv w:val="1"/>
      <w:marLeft w:val="0"/>
      <w:marRight w:val="0"/>
      <w:marTop w:val="0"/>
      <w:marBottom w:val="0"/>
      <w:divBdr>
        <w:top w:val="none" w:sz="0" w:space="0" w:color="auto"/>
        <w:left w:val="none" w:sz="0" w:space="0" w:color="auto"/>
        <w:bottom w:val="none" w:sz="0" w:space="0" w:color="auto"/>
        <w:right w:val="none" w:sz="0" w:space="0" w:color="auto"/>
      </w:divBdr>
      <w:divsChild>
        <w:div w:id="1572541373">
          <w:marLeft w:val="0"/>
          <w:marRight w:val="0"/>
          <w:marTop w:val="0"/>
          <w:marBottom w:val="0"/>
          <w:divBdr>
            <w:top w:val="none" w:sz="0" w:space="0" w:color="auto"/>
            <w:left w:val="none" w:sz="0" w:space="0" w:color="auto"/>
            <w:bottom w:val="none" w:sz="0" w:space="0" w:color="auto"/>
            <w:right w:val="none" w:sz="0" w:space="0" w:color="auto"/>
          </w:divBdr>
          <w:divsChild>
            <w:div w:id="445273924">
              <w:marLeft w:val="0"/>
              <w:marRight w:val="0"/>
              <w:marTop w:val="0"/>
              <w:marBottom w:val="0"/>
              <w:divBdr>
                <w:top w:val="none" w:sz="0" w:space="0" w:color="auto"/>
                <w:left w:val="none" w:sz="0" w:space="0" w:color="auto"/>
                <w:bottom w:val="none" w:sz="0" w:space="0" w:color="auto"/>
                <w:right w:val="none" w:sz="0" w:space="0" w:color="auto"/>
              </w:divBdr>
              <w:divsChild>
                <w:div w:id="1336615685">
                  <w:marLeft w:val="0"/>
                  <w:marRight w:val="0"/>
                  <w:marTop w:val="0"/>
                  <w:marBottom w:val="0"/>
                  <w:divBdr>
                    <w:top w:val="none" w:sz="0" w:space="0" w:color="auto"/>
                    <w:left w:val="none" w:sz="0" w:space="0" w:color="auto"/>
                    <w:bottom w:val="none" w:sz="0" w:space="0" w:color="auto"/>
                    <w:right w:val="none" w:sz="0" w:space="0" w:color="auto"/>
                  </w:divBdr>
                  <w:divsChild>
                    <w:div w:id="1538621217">
                      <w:marLeft w:val="0"/>
                      <w:marRight w:val="0"/>
                      <w:marTop w:val="0"/>
                      <w:marBottom w:val="0"/>
                      <w:divBdr>
                        <w:top w:val="none" w:sz="0" w:space="0" w:color="auto"/>
                        <w:left w:val="none" w:sz="0" w:space="0" w:color="auto"/>
                        <w:bottom w:val="none" w:sz="0" w:space="0" w:color="auto"/>
                        <w:right w:val="none" w:sz="0" w:space="0" w:color="auto"/>
                      </w:divBdr>
                      <w:divsChild>
                        <w:div w:id="85227034">
                          <w:marLeft w:val="0"/>
                          <w:marRight w:val="0"/>
                          <w:marTop w:val="0"/>
                          <w:marBottom w:val="0"/>
                          <w:divBdr>
                            <w:top w:val="none" w:sz="0" w:space="0" w:color="auto"/>
                            <w:left w:val="none" w:sz="0" w:space="0" w:color="auto"/>
                            <w:bottom w:val="none" w:sz="0" w:space="0" w:color="auto"/>
                            <w:right w:val="none" w:sz="0" w:space="0" w:color="auto"/>
                          </w:divBdr>
                          <w:divsChild>
                            <w:div w:id="1217741242">
                              <w:marLeft w:val="0"/>
                              <w:marRight w:val="0"/>
                              <w:marTop w:val="0"/>
                              <w:marBottom w:val="0"/>
                              <w:divBdr>
                                <w:top w:val="none" w:sz="0" w:space="0" w:color="auto"/>
                                <w:left w:val="none" w:sz="0" w:space="0" w:color="auto"/>
                                <w:bottom w:val="none" w:sz="0" w:space="0" w:color="auto"/>
                                <w:right w:val="none" w:sz="0" w:space="0" w:color="auto"/>
                              </w:divBdr>
                              <w:divsChild>
                                <w:div w:id="2104299730">
                                  <w:marLeft w:val="0"/>
                                  <w:marRight w:val="0"/>
                                  <w:marTop w:val="0"/>
                                  <w:marBottom w:val="0"/>
                                  <w:divBdr>
                                    <w:top w:val="none" w:sz="0" w:space="0" w:color="auto"/>
                                    <w:left w:val="none" w:sz="0" w:space="0" w:color="auto"/>
                                    <w:bottom w:val="none" w:sz="0" w:space="0" w:color="auto"/>
                                    <w:right w:val="none" w:sz="0" w:space="0" w:color="auto"/>
                                  </w:divBdr>
                                  <w:divsChild>
                                    <w:div w:id="87115888">
                                      <w:marLeft w:val="0"/>
                                      <w:marRight w:val="0"/>
                                      <w:marTop w:val="0"/>
                                      <w:marBottom w:val="0"/>
                                      <w:divBdr>
                                        <w:top w:val="none" w:sz="0" w:space="0" w:color="auto"/>
                                        <w:left w:val="none" w:sz="0" w:space="0" w:color="auto"/>
                                        <w:bottom w:val="none" w:sz="0" w:space="0" w:color="auto"/>
                                        <w:right w:val="none" w:sz="0" w:space="0" w:color="auto"/>
                                      </w:divBdr>
                                      <w:divsChild>
                                        <w:div w:id="1956136859">
                                          <w:marLeft w:val="0"/>
                                          <w:marRight w:val="0"/>
                                          <w:marTop w:val="0"/>
                                          <w:marBottom w:val="0"/>
                                          <w:divBdr>
                                            <w:top w:val="none" w:sz="0" w:space="0" w:color="auto"/>
                                            <w:left w:val="none" w:sz="0" w:space="0" w:color="auto"/>
                                            <w:bottom w:val="none" w:sz="0" w:space="0" w:color="auto"/>
                                            <w:right w:val="none" w:sz="0" w:space="0" w:color="auto"/>
                                          </w:divBdr>
                                          <w:divsChild>
                                            <w:div w:id="1107501225">
                                              <w:marLeft w:val="0"/>
                                              <w:marRight w:val="0"/>
                                              <w:marTop w:val="0"/>
                                              <w:marBottom w:val="0"/>
                                              <w:divBdr>
                                                <w:top w:val="none" w:sz="0" w:space="0" w:color="auto"/>
                                                <w:left w:val="none" w:sz="0" w:space="0" w:color="auto"/>
                                                <w:bottom w:val="none" w:sz="0" w:space="0" w:color="auto"/>
                                                <w:right w:val="none" w:sz="0" w:space="0" w:color="auto"/>
                                              </w:divBdr>
                                              <w:divsChild>
                                                <w:div w:id="1803186092">
                                                  <w:marLeft w:val="0"/>
                                                  <w:marRight w:val="0"/>
                                                  <w:marTop w:val="0"/>
                                                  <w:marBottom w:val="0"/>
                                                  <w:divBdr>
                                                    <w:top w:val="none" w:sz="0" w:space="0" w:color="auto"/>
                                                    <w:left w:val="none" w:sz="0" w:space="0" w:color="auto"/>
                                                    <w:bottom w:val="none" w:sz="0" w:space="0" w:color="auto"/>
                                                    <w:right w:val="none" w:sz="0" w:space="0" w:color="auto"/>
                                                  </w:divBdr>
                                                  <w:divsChild>
                                                    <w:div w:id="419790076">
                                                      <w:marLeft w:val="0"/>
                                                      <w:marRight w:val="0"/>
                                                      <w:marTop w:val="0"/>
                                                      <w:marBottom w:val="0"/>
                                                      <w:divBdr>
                                                        <w:top w:val="none" w:sz="0" w:space="0" w:color="auto"/>
                                                        <w:left w:val="none" w:sz="0" w:space="0" w:color="auto"/>
                                                        <w:bottom w:val="none" w:sz="0" w:space="0" w:color="auto"/>
                                                        <w:right w:val="none" w:sz="0" w:space="0" w:color="auto"/>
                                                      </w:divBdr>
                                                      <w:divsChild>
                                                        <w:div w:id="2139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634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8B3CA-BE99-4711-880F-34248B39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BC9CFFA</Template>
  <TotalTime>0</TotalTime>
  <Pages>7</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GGahagan</dc:creator>
  <cp:keywords/>
  <dc:description/>
  <cp:lastModifiedBy>GGahagan</cp:lastModifiedBy>
  <cp:revision>2</cp:revision>
  <dcterms:created xsi:type="dcterms:W3CDTF">2017-11-30T22:38:00Z</dcterms:created>
  <dcterms:modified xsi:type="dcterms:W3CDTF">2017-11-30T22:38:00Z</dcterms:modified>
</cp:coreProperties>
</file>